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4216708B" w:rsidP="64DEFFB4" w:rsidRDefault="30D7E2EE" w14:paraId="707245E5" w14:textId="6F9D9BFF">
      <w:pPr>
        <w:pStyle w:val="Heading2"/>
        <w:spacing w:before="299" w:after="299"/>
        <w:jc w:val="center"/>
        <w:rPr>
          <w:rFonts w:eastAsia="Arial" w:cs="Arial"/>
          <w:b/>
          <w:bCs/>
          <w:sz w:val="28"/>
          <w:szCs w:val="28"/>
        </w:rPr>
      </w:pPr>
      <w:r w:rsidRPr="64DEFFB4">
        <w:rPr>
          <w:rFonts w:eastAsia="Arial" w:cs="Arial"/>
          <w:b/>
          <w:bCs/>
          <w:sz w:val="28"/>
          <w:szCs w:val="28"/>
        </w:rPr>
        <w:t>Sensory Support Strategies: T</w:t>
      </w:r>
      <w:r w:rsidRPr="64DEFFB4" w:rsidR="5EE8EF6F">
        <w:rPr>
          <w:rFonts w:eastAsia="Arial" w:cs="Arial"/>
          <w:b/>
          <w:bCs/>
          <w:sz w:val="28"/>
          <w:szCs w:val="28"/>
        </w:rPr>
        <w:t>ry</w:t>
      </w:r>
      <w:r w:rsidRPr="64DEFFB4">
        <w:rPr>
          <w:rFonts w:eastAsia="Arial" w:cs="Arial"/>
          <w:b/>
          <w:bCs/>
          <w:sz w:val="28"/>
          <w:szCs w:val="28"/>
        </w:rPr>
        <w:t xml:space="preserve"> – Review – Adjust</w:t>
      </w:r>
    </w:p>
    <w:p w:rsidR="4216708B" w:rsidP="64DEFFB4" w:rsidRDefault="4216708B" w14:paraId="7BBB3F21" w14:textId="00BA079F">
      <w:pPr>
        <w:spacing w:after="160" w:line="259" w:lineRule="auto"/>
        <w:jc w:val="center"/>
        <w:rPr>
          <w:rFonts w:eastAsia="Arial" w:cs="Arial"/>
          <w:b/>
          <w:bCs/>
          <w:sz w:val="28"/>
          <w:szCs w:val="28"/>
        </w:rPr>
      </w:pPr>
    </w:p>
    <w:p w:rsidR="4216708B" w:rsidP="64DEFFB4" w:rsidRDefault="30D7E2EE" w14:paraId="5EC1A5BF" w14:textId="57E89FCD">
      <w:pPr>
        <w:spacing w:after="160" w:line="259" w:lineRule="auto"/>
        <w:rPr>
          <w:rFonts w:eastAsia="Arial" w:cs="Arial"/>
          <w:sz w:val="24"/>
          <w:szCs w:val="24"/>
          <w:highlight w:val="yellow"/>
        </w:rPr>
      </w:pPr>
      <w:r w:rsidRPr="64DEFFB4">
        <w:rPr>
          <w:rFonts w:eastAsia="Arial" w:cs="Arial"/>
          <w:b/>
          <w:bCs/>
        </w:rPr>
        <w:t>Pupil name</w:t>
      </w:r>
      <w:r w:rsidRPr="64DEFFB4">
        <w:rPr>
          <w:rFonts w:eastAsia="Arial" w:cs="Arial"/>
        </w:rPr>
        <w:t>: _________</w:t>
      </w:r>
    </w:p>
    <w:p w:rsidR="4216708B" w:rsidP="64DEFFB4" w:rsidRDefault="30D7E2EE" w14:paraId="141C5702" w14:textId="128AD841">
      <w:pPr>
        <w:rPr>
          <w:rFonts w:eastAsia="Arial" w:cs="Arial"/>
        </w:rPr>
      </w:pPr>
      <w:r w:rsidRPr="64DEFFB4">
        <w:rPr>
          <w:rFonts w:eastAsia="Arial" w:cs="Arial"/>
          <w:b/>
          <w:bCs/>
        </w:rPr>
        <w:t>Class/Teacher</w:t>
      </w:r>
      <w:r w:rsidRPr="64DEFFB4">
        <w:rPr>
          <w:rFonts w:eastAsia="Arial" w:cs="Arial"/>
        </w:rPr>
        <w:t>: _________</w:t>
      </w:r>
    </w:p>
    <w:p w:rsidR="4216708B" w:rsidP="64DEFFB4" w:rsidRDefault="30D7E2EE" w14:paraId="3BAFD5FF" w14:textId="536E3017">
      <w:pPr>
        <w:rPr>
          <w:rFonts w:eastAsia="Arial" w:cs="Arial"/>
        </w:rPr>
      </w:pPr>
      <w:r w:rsidRPr="64DEFFB4">
        <w:rPr>
          <w:rFonts w:eastAsia="Arial" w:cs="Arial"/>
          <w:b/>
          <w:bCs/>
        </w:rPr>
        <w:t>‘T</w:t>
      </w:r>
      <w:r w:rsidRPr="64DEFFB4" w:rsidR="187899EF">
        <w:rPr>
          <w:rFonts w:eastAsia="Arial" w:cs="Arial"/>
          <w:b/>
          <w:bCs/>
        </w:rPr>
        <w:t>est</w:t>
      </w:r>
      <w:r w:rsidRPr="64DEFFB4">
        <w:rPr>
          <w:rFonts w:eastAsia="Arial" w:cs="Arial"/>
          <w:b/>
          <w:bCs/>
        </w:rPr>
        <w:t>’ period</w:t>
      </w:r>
      <w:r w:rsidRPr="64DEFFB4">
        <w:rPr>
          <w:rFonts w:eastAsia="Arial" w:cs="Arial"/>
        </w:rPr>
        <w:t>: dd/mm/yy - dd/mm/yy</w:t>
      </w:r>
    </w:p>
    <w:p w:rsidR="4216708B" w:rsidP="64DEFFB4" w:rsidRDefault="4216708B" w14:paraId="1E876B41" w14:textId="55CB7351">
      <w:pPr>
        <w:pStyle w:val="ListParagraph"/>
        <w:spacing w:after="160" w:line="259" w:lineRule="auto"/>
        <w:rPr>
          <w:rFonts w:eastAsia="Arial" w:cs="Arial"/>
          <w:sz w:val="24"/>
          <w:szCs w:val="24"/>
          <w:highlight w:val="yellow"/>
        </w:rPr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9620"/>
      </w:tblGrid>
      <w:tr w:rsidR="64DEFFB4" w:rsidTr="20F1BFD3" w14:paraId="113A105F" w14:textId="77777777">
        <w:trPr>
          <w:trHeight w:val="300"/>
        </w:trPr>
        <w:tc>
          <w:tcPr>
            <w:tcW w:w="966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</w:tcPr>
          <w:p w:rsidR="64DEFFB4" w:rsidP="20F1BFD3" w:rsidRDefault="64DEFFB4" w14:paraId="2A61F3E6" w14:textId="38582EEB">
            <w:pPr>
              <w:jc w:val="center"/>
              <w:rPr>
                <w:rFonts w:eastAsia="Arial" w:cs="Arial"/>
                <w:b w:val="1"/>
                <w:bCs w:val="1"/>
              </w:rPr>
            </w:pPr>
            <w:r w:rsidRPr="20F1BFD3" w:rsidR="64DEFFB4">
              <w:rPr>
                <w:rFonts w:eastAsia="Arial" w:cs="Arial"/>
                <w:b w:val="1"/>
                <w:bCs w:val="1"/>
              </w:rPr>
              <w:t>Area of focus (please tick)</w:t>
            </w:r>
          </w:p>
        </w:tc>
      </w:tr>
      <w:tr w:rsidR="64DEFFB4" w:rsidTr="20F1BFD3" w14:paraId="4A0562AB" w14:textId="77777777">
        <w:trPr>
          <w:trHeight w:val="300"/>
        </w:trPr>
        <w:tc>
          <w:tcPr>
            <w:tcW w:w="966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64DEFFB4" w:rsidP="160A4D75" w:rsidRDefault="00DD3846" w14:paraId="33286554" w14:textId="6B57564C">
            <w:pPr>
              <w:pStyle w:val="Normal"/>
              <w:spacing w:before="240" w:after="240"/>
            </w:pPr>
            <w:r w:rsidRPr="20F1BFD3" w:rsidR="00DD3846">
              <w:rPr>
                <w:rFonts w:eastAsia="Arial" w:cs="Arial"/>
              </w:rPr>
              <w:t xml:space="preserve"> </w:t>
            </w:r>
            <w:r w:rsidRPr="20F1BFD3" w:rsidR="64DEFFB4">
              <w:rPr>
                <w:rFonts w:eastAsia="Arial" w:cs="Arial"/>
              </w:rPr>
              <w:t>☐ Visual (sight)</w:t>
            </w:r>
            <w:r>
              <w:br/>
            </w:r>
            <w:r w:rsidRPr="20F1BFD3" w:rsidR="64DEFFB4">
              <w:rPr>
                <w:rFonts w:eastAsia="Arial" w:cs="Arial"/>
              </w:rPr>
              <w:t xml:space="preserve"> ☐ Auditory (hearing)</w:t>
            </w:r>
            <w:r>
              <w:br/>
            </w:r>
            <w:r w:rsidRPr="20F1BFD3" w:rsidR="64DEFFB4">
              <w:rPr>
                <w:rFonts w:eastAsia="Arial" w:cs="Arial"/>
              </w:rPr>
              <w:t xml:space="preserve"> ☐ Tactile (touch)</w:t>
            </w:r>
            <w:r>
              <w:br/>
            </w:r>
            <w:r w:rsidRPr="20F1BFD3" w:rsidR="64DEFFB4">
              <w:rPr>
                <w:rFonts w:eastAsia="Arial" w:cs="Arial"/>
              </w:rPr>
              <w:t xml:space="preserve"> ☐ Olfactory (smell)</w:t>
            </w:r>
            <w:r>
              <w:br/>
            </w:r>
            <w:r w:rsidRPr="20F1BFD3" w:rsidR="64DEFFB4">
              <w:rPr>
                <w:rFonts w:eastAsia="Arial" w:cs="Arial"/>
              </w:rPr>
              <w:t xml:space="preserve"> ☐ Gustatory (taste)</w:t>
            </w:r>
            <w:r>
              <w:br/>
            </w:r>
            <w:r w:rsidRPr="20F1BFD3" w:rsidR="64DEFFB4">
              <w:rPr>
                <w:rFonts w:eastAsia="Arial" w:cs="Arial"/>
              </w:rPr>
              <w:t xml:space="preserve"> ☐ Vestibular (balance &amp; movement)</w:t>
            </w:r>
            <w:r>
              <w:br/>
            </w:r>
            <w:r w:rsidRPr="20F1BFD3" w:rsidR="64DEFFB4">
              <w:rPr>
                <w:rFonts w:eastAsia="Arial" w:cs="Arial"/>
              </w:rPr>
              <w:t xml:space="preserve"> ☐ Proprioceptive (body awareness)</w:t>
            </w:r>
            <w:r>
              <w:br/>
            </w:r>
            <w:r w:rsidRPr="20F1BFD3" w:rsidR="64DEFFB4">
              <w:rPr>
                <w:rFonts w:eastAsia="Arial" w:cs="Arial"/>
              </w:rPr>
              <w:t xml:space="preserve"> ☐ Interoceptive </w:t>
            </w:r>
            <w:r w:rsidRPr="20F1BFD3" w:rsidR="64DEFFB4">
              <w:rPr>
                <w:rFonts w:ascii="Arial" w:hAnsi="Arial" w:eastAsia="Arial" w:cs="Arial"/>
              </w:rPr>
              <w:t>(</w:t>
            </w:r>
            <w:r w:rsidRPr="20F1BFD3" w:rsidR="530D4B4C">
              <w:rPr>
                <w:rFonts w:ascii="Arial" w:hAnsi="Arial" w:eastAsia="Arial" w:cs="Arial"/>
                <w:noProof w:val="0"/>
                <w:color w:val="646363"/>
                <w:sz w:val="22"/>
                <w:szCs w:val="22"/>
                <w:lang w:val="en-GB" w:eastAsia="en-US" w:bidi="ar-SA"/>
              </w:rPr>
              <w:t>internal body signals</w:t>
            </w:r>
            <w:r w:rsidRPr="20F1BFD3" w:rsidR="64DEFFB4">
              <w:rPr>
                <w:rFonts w:ascii="Arial" w:hAnsi="Arial" w:eastAsia="Arial" w:cs="Arial"/>
              </w:rPr>
              <w:t>)</w:t>
            </w:r>
          </w:p>
          <w:p w:rsidR="00DC34D6" w:rsidP="64DEFFB4" w:rsidRDefault="00DC34D6" w14:paraId="3F5CDEB4" w14:textId="3F36C4E6">
            <w:pPr>
              <w:spacing w:before="240" w:after="240"/>
              <w:rPr>
                <w:rFonts w:eastAsia="Arial" w:cs="Arial"/>
              </w:rPr>
            </w:pPr>
            <w:r w:rsidRPr="64DEFFB4">
              <w:rPr>
                <w:rFonts w:eastAsia="Arial" w:cs="Arial"/>
              </w:rPr>
              <w:t>Overview of dysregulated behaviour/s that have been observed:</w:t>
            </w:r>
          </w:p>
          <w:p w:rsidR="64DEFFB4" w:rsidP="64DEFFB4" w:rsidRDefault="64DEFFB4" w14:paraId="09F54AC0" w14:textId="0B198314">
            <w:pPr>
              <w:spacing w:before="240" w:after="240"/>
              <w:rPr>
                <w:rFonts w:eastAsia="Arial" w:cs="Arial"/>
              </w:rPr>
            </w:pPr>
          </w:p>
        </w:tc>
      </w:tr>
    </w:tbl>
    <w:p w:rsidR="4216708B" w:rsidP="64DEFFB4" w:rsidRDefault="4216708B" w14:paraId="5624B90E" w14:textId="526F7180">
      <w:pPr>
        <w:spacing w:after="160" w:line="259" w:lineRule="auto"/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9620"/>
      </w:tblGrid>
      <w:tr w:rsidR="64DEFFB4" w:rsidTr="20F1BFD3" w14:paraId="71D69ABB" w14:textId="77777777">
        <w:trPr>
          <w:trHeight w:val="300"/>
        </w:trPr>
        <w:tc>
          <w:tcPr>
            <w:tcW w:w="966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</w:tcPr>
          <w:p w:rsidR="64DEFFB4" w:rsidP="20F1BFD3" w:rsidRDefault="64DEFFB4" w14:paraId="016F1271" w14:textId="4E271D7C">
            <w:pPr>
              <w:jc w:val="center"/>
              <w:rPr>
                <w:rFonts w:eastAsia="Arial" w:cs="Arial"/>
                <w:b w:val="1"/>
                <w:bCs w:val="1"/>
              </w:rPr>
            </w:pPr>
            <w:r w:rsidRPr="20F1BFD3" w:rsidR="64DEFFB4">
              <w:rPr>
                <w:rFonts w:eastAsia="Arial" w:cs="Arial"/>
                <w:b w:val="1"/>
                <w:bCs w:val="1"/>
              </w:rPr>
              <w:t>T</w:t>
            </w:r>
            <w:r w:rsidRPr="20F1BFD3" w:rsidR="61C790EC">
              <w:rPr>
                <w:rFonts w:eastAsia="Arial" w:cs="Arial"/>
                <w:b w:val="1"/>
                <w:bCs w:val="1"/>
              </w:rPr>
              <w:t>RY</w:t>
            </w:r>
          </w:p>
          <w:p w:rsidR="64DEFFB4" w:rsidP="20F1BFD3" w:rsidRDefault="64DEFFB4" w14:paraId="30799B17" w14:textId="31C3F1E0">
            <w:pPr>
              <w:jc w:val="center"/>
              <w:rPr>
                <w:rFonts w:eastAsia="Arial" w:cs="Arial"/>
                <w:b w:val="1"/>
                <w:bCs w:val="1"/>
              </w:rPr>
            </w:pPr>
            <w:r w:rsidRPr="20F1BFD3" w:rsidR="64DEFFB4">
              <w:rPr>
                <w:rFonts w:eastAsia="Arial" w:cs="Arial"/>
                <w:b w:val="1"/>
                <w:bCs w:val="1"/>
              </w:rPr>
              <w:t>(what strategy will you put in place?)</w:t>
            </w:r>
          </w:p>
        </w:tc>
      </w:tr>
      <w:tr w:rsidR="64DEFFB4" w:rsidTr="20F1BFD3" w14:paraId="248F455F" w14:textId="77777777">
        <w:trPr>
          <w:trHeight w:val="300"/>
        </w:trPr>
        <w:tc>
          <w:tcPr>
            <w:tcW w:w="966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64DEFFB4" w:rsidP="64DEFFB4" w:rsidRDefault="64DEFFB4" w14:paraId="549494DE" w14:textId="102E3CD3">
            <w:r w:rsidRPr="64DEFFB4">
              <w:rPr>
                <w:rFonts w:eastAsia="Arial" w:cs="Arial"/>
              </w:rPr>
              <w:t xml:space="preserve"> </w:t>
            </w:r>
          </w:p>
          <w:p w:rsidR="64DEFFB4" w:rsidP="64DEFFB4" w:rsidRDefault="64DEFFB4" w14:paraId="13170089" w14:textId="3BB8353B">
            <w:r w:rsidRPr="64DEFFB4">
              <w:rPr>
                <w:rFonts w:eastAsia="Arial" w:cs="Arial"/>
              </w:rPr>
              <w:t xml:space="preserve">Strategy: </w:t>
            </w:r>
          </w:p>
          <w:p w:rsidR="64DEFFB4" w:rsidP="64DEFFB4" w:rsidRDefault="64DEFFB4" w14:paraId="56445353" w14:textId="7149E057">
            <w:pPr>
              <w:spacing w:before="240" w:after="240"/>
            </w:pPr>
          </w:p>
          <w:p w:rsidR="64DEFFB4" w:rsidP="64DEFFB4" w:rsidRDefault="64DEFFB4" w14:paraId="134BE8C9" w14:textId="4DE9D801">
            <w:pPr>
              <w:spacing w:before="240" w:after="240"/>
            </w:pPr>
            <w:r w:rsidRPr="64DEFFB4">
              <w:rPr>
                <w:rFonts w:eastAsia="Arial" w:cs="Arial"/>
              </w:rPr>
              <w:t xml:space="preserve">When will this be used? </w:t>
            </w:r>
            <w:r>
              <w:br/>
            </w:r>
            <w:r w:rsidRPr="64DEFFB4">
              <w:rPr>
                <w:rFonts w:eastAsia="Arial" w:cs="Arial"/>
              </w:rPr>
              <w:t>(e.g. during writing tasks, whole-class input):</w:t>
            </w:r>
          </w:p>
          <w:p w:rsidR="64DEFFB4" w:rsidP="64DEFFB4" w:rsidRDefault="64DEFFB4" w14:paraId="13335751" w14:textId="6F558F3B">
            <w:r w:rsidRPr="64DEFFB4">
              <w:rPr>
                <w:rFonts w:eastAsia="Arial" w:cs="Arial"/>
              </w:rPr>
              <w:t xml:space="preserve"> </w:t>
            </w:r>
          </w:p>
          <w:p w:rsidR="64DEFFB4" w:rsidP="160A4D75" w:rsidRDefault="64DEFFB4" w14:paraId="3E0BEC30" w14:textId="7F33AA7E">
            <w:pPr>
              <w:rPr>
                <w:rFonts w:eastAsia="Arial" w:cs="Arial"/>
              </w:rPr>
            </w:pPr>
            <w:r w:rsidRPr="160A4D75" w:rsidR="64DEFFB4">
              <w:rPr>
                <w:rFonts w:eastAsia="Arial" w:cs="Arial"/>
              </w:rPr>
              <w:t xml:space="preserve">How often will this be </w:t>
            </w:r>
            <w:r w:rsidRPr="160A4D75" w:rsidR="64DEFFB4">
              <w:rPr>
                <w:rFonts w:eastAsia="Arial" w:cs="Arial"/>
              </w:rPr>
              <w:t>used?</w:t>
            </w:r>
            <w:r w:rsidRPr="160A4D75" w:rsidR="38B14C10">
              <w:rPr>
                <w:rFonts w:eastAsia="Arial" w:cs="Arial"/>
              </w:rPr>
              <w:t xml:space="preserve"> </w:t>
            </w:r>
          </w:p>
          <w:p w:rsidR="64DEFFB4" w:rsidP="64DEFFB4" w:rsidRDefault="64DEFFB4" w14:paraId="6427F548" w14:textId="08147E00">
            <w:pPr>
              <w:rPr>
                <w:rFonts w:eastAsia="Arial" w:cs="Arial"/>
              </w:rPr>
            </w:pPr>
          </w:p>
          <w:p w:rsidR="64DEFFB4" w:rsidP="64DEFFB4" w:rsidRDefault="64DEFFB4" w14:paraId="67F485FE" w14:textId="5C5B1E41">
            <w:pPr>
              <w:rPr>
                <w:rFonts w:eastAsia="Arial" w:cs="Arial"/>
              </w:rPr>
            </w:pPr>
          </w:p>
        </w:tc>
      </w:tr>
    </w:tbl>
    <w:p w:rsidR="4216708B" w:rsidP="64DEFFB4" w:rsidRDefault="4216708B" w14:paraId="0AD817EB" w14:textId="404A281F">
      <w:pPr>
        <w:spacing w:after="160" w:line="259" w:lineRule="auto"/>
      </w:pPr>
    </w:p>
    <w:p w:rsidR="4216708B" w:rsidP="64DEFFB4" w:rsidRDefault="4216708B" w14:paraId="266734EC" w14:textId="63FB5F8B">
      <w:pPr>
        <w:spacing w:after="160" w:line="259" w:lineRule="auto"/>
      </w:pPr>
    </w:p>
    <w:tbl>
      <w:tblPr>
        <w:tblStyle w:val="TableGrid"/>
        <w:tblW w:w="9620" w:type="dxa"/>
        <w:tblLook w:val="06A0" w:firstRow="1" w:lastRow="0" w:firstColumn="1" w:lastColumn="0" w:noHBand="1" w:noVBand="1"/>
      </w:tblPr>
      <w:tblGrid>
        <w:gridCol w:w="1290"/>
        <w:gridCol w:w="3660"/>
        <w:gridCol w:w="1860"/>
        <w:gridCol w:w="2810"/>
      </w:tblGrid>
      <w:tr w:rsidR="64DEFFB4" w:rsidTr="20F1BFD3" w14:paraId="5165EFB1" w14:textId="77777777">
        <w:trPr>
          <w:trHeight w:val="300"/>
        </w:trPr>
        <w:tc>
          <w:tcPr>
            <w:tcW w:w="9620" w:type="dxa"/>
            <w:gridSpan w:val="4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</w:tcPr>
          <w:p w:rsidR="64DEFFB4" w:rsidP="20F1BFD3" w:rsidRDefault="64DEFFB4" w14:paraId="30FA4A26" w14:textId="777533DE">
            <w:pPr>
              <w:jc w:val="center"/>
              <w:rPr>
                <w:rFonts w:eastAsia="Arial" w:cs="Arial"/>
                <w:b w:val="1"/>
                <w:bCs w:val="1"/>
              </w:rPr>
            </w:pPr>
            <w:r w:rsidRPr="20F1BFD3" w:rsidR="64DEFFB4">
              <w:rPr>
                <w:rFonts w:eastAsia="Arial" w:cs="Arial"/>
                <w:b w:val="1"/>
                <w:bCs w:val="1"/>
              </w:rPr>
              <w:t>REVIEW</w:t>
            </w:r>
          </w:p>
          <w:p w:rsidR="64DEFFB4" w:rsidP="20F1BFD3" w:rsidRDefault="64DEFFB4" w14:paraId="07D76429" w14:textId="0828506B">
            <w:pPr>
              <w:jc w:val="center"/>
              <w:rPr>
                <w:rFonts w:eastAsia="Arial" w:cs="Arial"/>
                <w:b w:val="1"/>
                <w:bCs w:val="1"/>
              </w:rPr>
            </w:pPr>
            <w:r w:rsidRPr="20F1BFD3" w:rsidR="64DEFFB4">
              <w:rPr>
                <w:rFonts w:eastAsia="Arial" w:cs="Arial"/>
                <w:b w:val="1"/>
                <w:bCs w:val="1"/>
              </w:rPr>
              <w:t>(what happened?)</w:t>
            </w:r>
          </w:p>
        </w:tc>
      </w:tr>
      <w:tr w:rsidR="64DEFFB4" w:rsidTr="20F1BFD3" w14:paraId="247CB87B" w14:textId="77777777">
        <w:trPr>
          <w:trHeight w:val="300"/>
        </w:trPr>
        <w:tc>
          <w:tcPr>
            <w:tcW w:w="129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77F0EB3E" w:rsidP="64DEFFB4" w:rsidRDefault="77F0EB3E" w14:paraId="7EFEC356" w14:textId="32B59057">
            <w:pPr>
              <w:jc w:val="center"/>
              <w:rPr>
                <w:rFonts w:eastAsia="Arial" w:cs="Arial"/>
              </w:rPr>
            </w:pPr>
            <w:r w:rsidRPr="64DEFFB4">
              <w:rPr>
                <w:rFonts w:eastAsia="Arial" w:cs="Arial"/>
              </w:rPr>
              <w:t>Date</w:t>
            </w:r>
          </w:p>
        </w:tc>
        <w:tc>
          <w:tcPr>
            <w:tcW w:w="366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77F0EB3E" w:rsidP="64DEFFB4" w:rsidRDefault="77F0EB3E" w14:paraId="63CB2CB3" w14:textId="5CB5579A">
            <w:pPr>
              <w:jc w:val="center"/>
              <w:rPr>
                <w:rFonts w:eastAsia="Arial" w:cs="Arial"/>
              </w:rPr>
            </w:pPr>
            <w:r w:rsidRPr="64DEFFB4">
              <w:rPr>
                <w:rFonts w:eastAsia="Arial" w:cs="Arial"/>
              </w:rPr>
              <w:t>Outcome</w:t>
            </w:r>
          </w:p>
        </w:tc>
        <w:tc>
          <w:tcPr>
            <w:tcW w:w="186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77F0EB3E" w:rsidP="64DEFFB4" w:rsidRDefault="77F0EB3E" w14:paraId="2B39A56F" w14:textId="39E84DAB">
            <w:pPr>
              <w:jc w:val="center"/>
              <w:rPr>
                <w:rFonts w:eastAsia="Arial" w:cs="Arial"/>
              </w:rPr>
            </w:pPr>
            <w:r w:rsidRPr="20F1BFD3" w:rsidR="665209E9">
              <w:rPr>
                <w:rFonts w:eastAsia="Arial" w:cs="Arial"/>
              </w:rPr>
              <w:t>Pupil voice</w:t>
            </w:r>
          </w:p>
        </w:tc>
        <w:tc>
          <w:tcPr>
            <w:tcW w:w="281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</w:tcPr>
          <w:p w:rsidR="46A37FD8" w:rsidP="20F1BFD3" w:rsidRDefault="46A37FD8" w14:paraId="0A6069FE" w14:textId="0EF3AFB2">
            <w:pPr>
              <w:pStyle w:val="Normal"/>
              <w:jc w:val="center"/>
              <w:rPr>
                <w:rFonts w:eastAsia="Arial" w:cs="Arial"/>
              </w:rPr>
            </w:pPr>
            <w:r w:rsidRPr="20F1BFD3" w:rsidR="46A37FD8">
              <w:rPr>
                <w:rFonts w:eastAsia="Arial" w:cs="Arial"/>
              </w:rPr>
              <w:t>Notes</w:t>
            </w:r>
          </w:p>
        </w:tc>
      </w:tr>
      <w:tr w:rsidR="64DEFFB4" w:rsidTr="20F1BFD3" w14:paraId="2F128551" w14:textId="77777777">
        <w:trPr>
          <w:trHeight w:val="300"/>
        </w:trPr>
        <w:tc>
          <w:tcPr>
            <w:tcW w:w="129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64DEFFB4" w:rsidP="64DEFFB4" w:rsidRDefault="64DEFFB4" w14:paraId="3ACBF2F4" w14:textId="3AE89ACB">
            <w:pPr>
              <w:rPr>
                <w:rFonts w:eastAsia="Arial" w:cs="Arial"/>
              </w:rPr>
            </w:pPr>
          </w:p>
        </w:tc>
        <w:tc>
          <w:tcPr>
            <w:tcW w:w="366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64DEFFB4" w:rsidP="64DEFFB4" w:rsidRDefault="64DEFFB4" w14:paraId="1D881ECA" w14:textId="30D53171">
            <w:r w:rsidRPr="64DEFFB4">
              <w:rPr>
                <w:rFonts w:eastAsia="Arial" w:cs="Arial"/>
              </w:rPr>
              <w:t xml:space="preserve"> </w:t>
            </w:r>
          </w:p>
          <w:p w:rsidR="32F896DB" w:rsidP="64DEFFB4" w:rsidRDefault="32F896DB" w14:paraId="3B72E84F" w14:textId="5EAD9554">
            <w:pPr>
              <w:rPr>
                <w:rFonts w:eastAsia="Arial" w:cs="Arial"/>
                <w:sz w:val="18"/>
                <w:szCs w:val="18"/>
              </w:rPr>
            </w:pPr>
            <w:r w:rsidRPr="64DEFFB4">
              <w:rPr>
                <w:rFonts w:eastAsia="Arial" w:cs="Arial"/>
              </w:rPr>
              <w:t xml:space="preserve"> </w:t>
            </w:r>
            <w:r w:rsidRPr="64DEFFB4" w:rsidR="64DEFFB4">
              <w:rPr>
                <w:rFonts w:eastAsia="Arial" w:cs="Arial"/>
                <w:sz w:val="20"/>
                <w:szCs w:val="20"/>
              </w:rPr>
              <w:t>☐ Improved engagement</w:t>
            </w:r>
            <w:r>
              <w:br/>
            </w:r>
            <w:r w:rsidRPr="64DEFFB4" w:rsidR="64DEFFB4">
              <w:rPr>
                <w:rFonts w:eastAsia="Arial" w:cs="Arial"/>
                <w:sz w:val="20"/>
                <w:szCs w:val="20"/>
              </w:rPr>
              <w:t xml:space="preserve"> ☐ Less engaged</w:t>
            </w:r>
            <w:r>
              <w:br/>
            </w:r>
            <w:r w:rsidRPr="64DEFFB4" w:rsidR="64DEFFB4">
              <w:rPr>
                <w:rFonts w:eastAsia="Arial" w:cs="Arial"/>
                <w:sz w:val="20"/>
                <w:szCs w:val="20"/>
              </w:rPr>
              <w:t xml:space="preserve"> ☐ Became more dysregulated</w:t>
            </w:r>
            <w:r>
              <w:br/>
            </w:r>
            <w:r w:rsidRPr="64DEFFB4" w:rsidR="64DEFFB4">
              <w:rPr>
                <w:rFonts w:eastAsia="Arial" w:cs="Arial"/>
                <w:sz w:val="20"/>
                <w:szCs w:val="20"/>
              </w:rPr>
              <w:t xml:space="preserve"> ☐ Became more regulated</w:t>
            </w:r>
          </w:p>
          <w:p w:rsidR="4C007912" w:rsidP="64DEFFB4" w:rsidRDefault="4C007912" w14:paraId="41FD7FE9" w14:textId="2C9E4D79">
            <w:pPr>
              <w:rPr>
                <w:rFonts w:eastAsia="Arial" w:cs="Arial"/>
                <w:sz w:val="18"/>
                <w:szCs w:val="18"/>
              </w:rPr>
            </w:pPr>
            <w:r w:rsidRPr="64DEFFB4">
              <w:rPr>
                <w:rFonts w:eastAsia="Arial" w:cs="Arial"/>
                <w:sz w:val="20"/>
                <w:szCs w:val="20"/>
              </w:rPr>
              <w:t xml:space="preserve"> ☐ </w:t>
            </w:r>
            <w:r w:rsidRPr="64DEFFB4" w:rsidR="64DEFFB4">
              <w:rPr>
                <w:rFonts w:eastAsia="Arial" w:cs="Arial"/>
                <w:sz w:val="20"/>
                <w:szCs w:val="20"/>
              </w:rPr>
              <w:t>No change</w:t>
            </w:r>
          </w:p>
          <w:p w:rsidR="64DEFFB4" w:rsidP="64DEFFB4" w:rsidRDefault="64DEFFB4" w14:paraId="07F4716E" w14:textId="192202E1">
            <w:pPr>
              <w:spacing w:before="240" w:after="240"/>
              <w:rPr>
                <w:rFonts w:eastAsia="Arial" w:cs="Arial"/>
                <w:sz w:val="20"/>
                <w:szCs w:val="20"/>
              </w:rPr>
            </w:pPr>
            <w:r w:rsidRPr="64DEFFB4">
              <w:rPr>
                <w:rFonts w:eastAsia="Arial" w:cs="Arial"/>
                <w:sz w:val="20"/>
                <w:szCs w:val="20"/>
              </w:rPr>
              <w:t xml:space="preserve">Anything else you </w:t>
            </w:r>
            <w:proofErr w:type="gramStart"/>
            <w:r w:rsidRPr="64DEFFB4">
              <w:rPr>
                <w:rFonts w:eastAsia="Arial" w:cs="Arial"/>
                <w:sz w:val="20"/>
                <w:szCs w:val="20"/>
              </w:rPr>
              <w:t>observed?:</w:t>
            </w:r>
            <w:proofErr w:type="gramEnd"/>
          </w:p>
        </w:tc>
        <w:tc>
          <w:tcPr>
            <w:tcW w:w="186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64DEFFB4" w:rsidP="20F1BFD3" w:rsidRDefault="64DEFFB4" w14:paraId="3A0BB490" w14:textId="0569200B">
            <w:pPr>
              <w:rPr>
                <w:rFonts w:eastAsia="Arial" w:cs="Arial"/>
              </w:rPr>
            </w:pPr>
          </w:p>
          <w:p w:rsidR="64DEFFB4" w:rsidP="20F1BFD3" w:rsidRDefault="64DEFFB4" w14:paraId="0D07CBE5" w14:textId="5411C3E8">
            <w:pPr>
              <w:rPr>
                <w:rFonts w:eastAsia="Arial" w:cs="Arial"/>
                <w:sz w:val="18"/>
                <w:szCs w:val="18"/>
              </w:rPr>
            </w:pPr>
            <w:r w:rsidRPr="20F1BFD3" w:rsidR="410F72E3">
              <w:rPr>
                <w:rFonts w:eastAsia="Arial" w:cs="Arial"/>
                <w:sz w:val="20"/>
                <w:szCs w:val="20"/>
              </w:rPr>
              <w:t>Did this help me?</w:t>
            </w:r>
          </w:p>
          <w:p w:rsidR="64DEFFB4" w:rsidP="20F1BFD3" w:rsidRDefault="64DEFFB4" w14:paraId="74D12C1D" w14:textId="372D4C0A">
            <w:pPr>
              <w:pStyle w:val="Normal"/>
              <w:rPr>
                <w:rFonts w:eastAsia="Arial" w:cs="Arial"/>
                <w:sz w:val="20"/>
                <w:szCs w:val="20"/>
              </w:rPr>
            </w:pPr>
            <w:r w:rsidRPr="20F1BFD3" w:rsidR="410F72E3">
              <w:rPr>
                <w:rFonts w:eastAsia="Arial" w:cs="Arial"/>
                <w:sz w:val="20"/>
                <w:szCs w:val="20"/>
              </w:rPr>
              <w:t>Yes</w:t>
            </w:r>
            <w:r w:rsidRPr="20F1BFD3" w:rsidR="0A1F56E0">
              <w:rPr>
                <w:rFonts w:eastAsia="Arial" w:cs="Arial"/>
                <w:sz w:val="20"/>
                <w:szCs w:val="20"/>
              </w:rPr>
              <w:t xml:space="preserve"> ☐</w:t>
            </w:r>
          </w:p>
          <w:p w:rsidR="64DEFFB4" w:rsidP="20F1BFD3" w:rsidRDefault="64DEFFB4" w14:paraId="16EB9487" w14:textId="0E6881BF">
            <w:pPr>
              <w:pStyle w:val="Normal"/>
              <w:rPr>
                <w:rFonts w:eastAsia="Arial" w:cs="Arial"/>
                <w:sz w:val="20"/>
                <w:szCs w:val="20"/>
              </w:rPr>
            </w:pPr>
            <w:r w:rsidRPr="20F1BFD3" w:rsidR="410F72E3">
              <w:rPr>
                <w:rFonts w:eastAsia="Arial" w:cs="Arial"/>
                <w:sz w:val="20"/>
                <w:szCs w:val="20"/>
              </w:rPr>
              <w:t>No</w:t>
            </w:r>
            <w:r w:rsidRPr="20F1BFD3" w:rsidR="4AF52500">
              <w:rPr>
                <w:rFonts w:eastAsia="Arial" w:cs="Arial"/>
                <w:sz w:val="20"/>
                <w:szCs w:val="20"/>
              </w:rPr>
              <w:t xml:space="preserve"> ☐</w:t>
            </w:r>
          </w:p>
        </w:tc>
        <w:tc>
          <w:tcPr>
            <w:tcW w:w="281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</w:tcPr>
          <w:p w:rsidR="20F1BFD3" w:rsidP="20F1BFD3" w:rsidRDefault="20F1BFD3" w14:paraId="68C2616B" w14:textId="5BBC3159">
            <w:pPr>
              <w:pStyle w:val="Normal"/>
              <w:rPr>
                <w:rFonts w:eastAsia="Arial" w:cs="Arial"/>
              </w:rPr>
            </w:pPr>
          </w:p>
        </w:tc>
      </w:tr>
      <w:tr w:rsidR="64DEFFB4" w:rsidTr="20F1BFD3" w14:paraId="5CE02ED8" w14:textId="77777777">
        <w:trPr>
          <w:trHeight w:val="300"/>
        </w:trPr>
        <w:tc>
          <w:tcPr>
            <w:tcW w:w="129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64DEFFB4" w:rsidP="64DEFFB4" w:rsidRDefault="64DEFFB4" w14:paraId="20890F56" w14:textId="475C6ABF">
            <w:pPr>
              <w:rPr>
                <w:rFonts w:eastAsia="Arial" w:cs="Arial"/>
              </w:rPr>
            </w:pPr>
          </w:p>
        </w:tc>
        <w:tc>
          <w:tcPr>
            <w:tcW w:w="366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571FB25D" w:rsidP="64DEFFB4" w:rsidRDefault="571FB25D" w14:paraId="416ABF71" w14:textId="16B899A5">
            <w:pPr>
              <w:rPr>
                <w:rFonts w:eastAsia="Arial" w:cs="Arial"/>
                <w:sz w:val="18"/>
                <w:szCs w:val="18"/>
              </w:rPr>
            </w:pPr>
            <w:r w:rsidRPr="64DEFFB4">
              <w:rPr>
                <w:rFonts w:eastAsia="Arial" w:cs="Arial"/>
                <w:sz w:val="20"/>
                <w:szCs w:val="20"/>
              </w:rPr>
              <w:t xml:space="preserve"> ☐ Improved engagement</w:t>
            </w:r>
            <w:r>
              <w:br/>
            </w:r>
            <w:r w:rsidRPr="64DEFFB4">
              <w:rPr>
                <w:rFonts w:eastAsia="Arial" w:cs="Arial"/>
                <w:sz w:val="20"/>
                <w:szCs w:val="20"/>
              </w:rPr>
              <w:t xml:space="preserve"> ☐ Less engaged</w:t>
            </w:r>
            <w:r>
              <w:br/>
            </w:r>
            <w:r w:rsidRPr="64DEFFB4">
              <w:rPr>
                <w:rFonts w:eastAsia="Arial" w:cs="Arial"/>
                <w:sz w:val="20"/>
                <w:szCs w:val="20"/>
              </w:rPr>
              <w:t xml:space="preserve"> ☐ Became more dysregulated</w:t>
            </w:r>
            <w:r>
              <w:br/>
            </w:r>
            <w:r w:rsidRPr="64DEFFB4">
              <w:rPr>
                <w:rFonts w:eastAsia="Arial" w:cs="Arial"/>
                <w:sz w:val="20"/>
                <w:szCs w:val="20"/>
              </w:rPr>
              <w:t xml:space="preserve"> ☐ Became more regulated</w:t>
            </w:r>
          </w:p>
          <w:p w:rsidR="571FB25D" w:rsidP="64DEFFB4" w:rsidRDefault="571FB25D" w14:paraId="4A5F0886" w14:textId="2C9E4D79">
            <w:pPr>
              <w:rPr>
                <w:rFonts w:eastAsia="Arial" w:cs="Arial"/>
                <w:sz w:val="18"/>
                <w:szCs w:val="18"/>
              </w:rPr>
            </w:pPr>
            <w:r w:rsidRPr="64DEFFB4">
              <w:rPr>
                <w:rFonts w:eastAsia="Arial" w:cs="Arial"/>
                <w:sz w:val="20"/>
                <w:szCs w:val="20"/>
              </w:rPr>
              <w:t xml:space="preserve"> ☐ No change</w:t>
            </w:r>
          </w:p>
          <w:p w:rsidR="571FB25D" w:rsidP="64DEFFB4" w:rsidRDefault="571FB25D" w14:paraId="0FE0766F" w14:textId="7514B909">
            <w:pPr>
              <w:spacing w:before="240" w:after="240"/>
              <w:rPr>
                <w:rFonts w:eastAsia="Arial" w:cs="Arial"/>
                <w:sz w:val="20"/>
                <w:szCs w:val="20"/>
              </w:rPr>
            </w:pPr>
            <w:r w:rsidRPr="64DEFFB4">
              <w:rPr>
                <w:rFonts w:eastAsia="Arial" w:cs="Arial"/>
                <w:sz w:val="20"/>
                <w:szCs w:val="20"/>
              </w:rPr>
              <w:t xml:space="preserve">Anything else you </w:t>
            </w:r>
            <w:proofErr w:type="gramStart"/>
            <w:r w:rsidRPr="64DEFFB4">
              <w:rPr>
                <w:rFonts w:eastAsia="Arial" w:cs="Arial"/>
                <w:sz w:val="20"/>
                <w:szCs w:val="20"/>
              </w:rPr>
              <w:t>observed?:</w:t>
            </w:r>
            <w:proofErr w:type="gramEnd"/>
          </w:p>
        </w:tc>
        <w:tc>
          <w:tcPr>
            <w:tcW w:w="186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64DEFFB4" w:rsidP="20F1BFD3" w:rsidRDefault="64DEFFB4" w14:paraId="6F9581AE" w14:textId="752DA312">
            <w:pPr>
              <w:rPr>
                <w:rFonts w:eastAsia="Arial" w:cs="Arial"/>
              </w:rPr>
            </w:pPr>
          </w:p>
          <w:p w:rsidR="64DEFFB4" w:rsidP="20F1BFD3" w:rsidRDefault="64DEFFB4" w14:paraId="5CE8C02F" w14:textId="53DE020F">
            <w:pPr>
              <w:pStyle w:val="Normal"/>
              <w:rPr>
                <w:rFonts w:eastAsia="Arial" w:cs="Arial"/>
                <w:sz w:val="20"/>
                <w:szCs w:val="20"/>
              </w:rPr>
            </w:pPr>
            <w:r w:rsidRPr="20F1BFD3" w:rsidR="03724AA3">
              <w:rPr>
                <w:rFonts w:eastAsia="Arial" w:cs="Arial"/>
                <w:sz w:val="20"/>
                <w:szCs w:val="20"/>
              </w:rPr>
              <w:t>Did this help me?</w:t>
            </w:r>
          </w:p>
          <w:p w:rsidR="64DEFFB4" w:rsidP="20F1BFD3" w:rsidRDefault="64DEFFB4" w14:paraId="590C06F1" w14:textId="372D4C0A">
            <w:pPr>
              <w:pStyle w:val="Normal"/>
              <w:rPr>
                <w:rFonts w:eastAsia="Arial" w:cs="Arial"/>
                <w:sz w:val="20"/>
                <w:szCs w:val="20"/>
              </w:rPr>
            </w:pPr>
            <w:r w:rsidRPr="20F1BFD3" w:rsidR="02D6D5D6">
              <w:rPr>
                <w:rFonts w:eastAsia="Arial" w:cs="Arial"/>
                <w:sz w:val="20"/>
                <w:szCs w:val="20"/>
              </w:rPr>
              <w:t>Yes ☐</w:t>
            </w:r>
          </w:p>
          <w:p w:rsidR="64DEFFB4" w:rsidP="20F1BFD3" w:rsidRDefault="64DEFFB4" w14:paraId="1D22049E" w14:textId="0E6881BF">
            <w:pPr>
              <w:pStyle w:val="Normal"/>
              <w:rPr>
                <w:rFonts w:eastAsia="Arial" w:cs="Arial"/>
                <w:sz w:val="20"/>
                <w:szCs w:val="20"/>
              </w:rPr>
            </w:pPr>
            <w:r w:rsidRPr="20F1BFD3" w:rsidR="02D6D5D6">
              <w:rPr>
                <w:rFonts w:eastAsia="Arial" w:cs="Arial"/>
                <w:sz w:val="20"/>
                <w:szCs w:val="20"/>
              </w:rPr>
              <w:t>No ☐</w:t>
            </w:r>
          </w:p>
          <w:p w:rsidR="64DEFFB4" w:rsidP="20F1BFD3" w:rsidRDefault="64DEFFB4" w14:paraId="0F7D2644" w14:textId="5B787D93">
            <w:pPr>
              <w:rPr>
                <w:rFonts w:eastAsia="Arial" w:cs="Arial"/>
                <w:sz w:val="20"/>
                <w:szCs w:val="20"/>
              </w:rPr>
            </w:pPr>
          </w:p>
          <w:p w:rsidR="64DEFFB4" w:rsidP="64DEFFB4" w:rsidRDefault="64DEFFB4" w14:paraId="1C3DA339" w14:textId="12524909">
            <w:pPr>
              <w:rPr>
                <w:rFonts w:eastAsia="Arial" w:cs="Arial"/>
              </w:rPr>
            </w:pPr>
          </w:p>
        </w:tc>
        <w:tc>
          <w:tcPr>
            <w:tcW w:w="281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</w:tcPr>
          <w:p w:rsidR="20F1BFD3" w:rsidP="20F1BFD3" w:rsidRDefault="20F1BFD3" w14:paraId="7FB118A1" w14:textId="7E8DEB0E">
            <w:pPr>
              <w:pStyle w:val="Normal"/>
              <w:rPr>
                <w:rFonts w:eastAsia="Arial" w:cs="Arial"/>
              </w:rPr>
            </w:pPr>
          </w:p>
        </w:tc>
      </w:tr>
      <w:tr w:rsidR="64DEFFB4" w:rsidTr="20F1BFD3" w14:paraId="528D9103" w14:textId="77777777">
        <w:trPr>
          <w:trHeight w:val="300"/>
        </w:trPr>
        <w:tc>
          <w:tcPr>
            <w:tcW w:w="129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64DEFFB4" w:rsidP="64DEFFB4" w:rsidRDefault="64DEFFB4" w14:paraId="2B06B2AC" w14:textId="3299EEE0">
            <w:pPr>
              <w:rPr>
                <w:rFonts w:eastAsia="Arial" w:cs="Arial"/>
              </w:rPr>
            </w:pPr>
          </w:p>
        </w:tc>
        <w:tc>
          <w:tcPr>
            <w:tcW w:w="366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571FB25D" w:rsidP="64DEFFB4" w:rsidRDefault="571FB25D" w14:paraId="28D92441" w14:textId="3D54EBBB">
            <w:pPr>
              <w:rPr>
                <w:rFonts w:eastAsia="Arial" w:cs="Arial"/>
                <w:sz w:val="18"/>
                <w:szCs w:val="18"/>
              </w:rPr>
            </w:pPr>
            <w:r w:rsidRPr="64DEFFB4">
              <w:rPr>
                <w:rFonts w:eastAsia="Arial" w:cs="Arial"/>
                <w:sz w:val="20"/>
                <w:szCs w:val="20"/>
              </w:rPr>
              <w:t xml:space="preserve"> ☐ Improved engagement</w:t>
            </w:r>
            <w:r>
              <w:br/>
            </w:r>
            <w:r w:rsidRPr="64DEFFB4">
              <w:rPr>
                <w:rFonts w:eastAsia="Arial" w:cs="Arial"/>
                <w:sz w:val="20"/>
                <w:szCs w:val="20"/>
              </w:rPr>
              <w:t xml:space="preserve"> ☐ Less engaged</w:t>
            </w:r>
            <w:r>
              <w:br/>
            </w:r>
            <w:r w:rsidRPr="64DEFFB4">
              <w:rPr>
                <w:rFonts w:eastAsia="Arial" w:cs="Arial"/>
                <w:sz w:val="20"/>
                <w:szCs w:val="20"/>
              </w:rPr>
              <w:t xml:space="preserve"> ☐ Became more dysregulated</w:t>
            </w:r>
            <w:r>
              <w:br/>
            </w:r>
            <w:r w:rsidRPr="64DEFFB4">
              <w:rPr>
                <w:rFonts w:eastAsia="Arial" w:cs="Arial"/>
                <w:sz w:val="20"/>
                <w:szCs w:val="20"/>
              </w:rPr>
              <w:t xml:space="preserve"> ☐ Became more regulated</w:t>
            </w:r>
          </w:p>
          <w:p w:rsidR="571FB25D" w:rsidP="64DEFFB4" w:rsidRDefault="571FB25D" w14:paraId="2CE7817B" w14:textId="2C9E4D79">
            <w:pPr>
              <w:rPr>
                <w:rFonts w:eastAsia="Arial" w:cs="Arial"/>
                <w:sz w:val="18"/>
                <w:szCs w:val="18"/>
              </w:rPr>
            </w:pPr>
            <w:r w:rsidRPr="64DEFFB4">
              <w:rPr>
                <w:rFonts w:eastAsia="Arial" w:cs="Arial"/>
                <w:sz w:val="20"/>
                <w:szCs w:val="20"/>
              </w:rPr>
              <w:t xml:space="preserve"> ☐ No change</w:t>
            </w:r>
          </w:p>
          <w:p w:rsidR="571FB25D" w:rsidP="64DEFFB4" w:rsidRDefault="571FB25D" w14:paraId="546E0D0C" w14:textId="0D451D75">
            <w:pPr>
              <w:spacing w:before="240" w:after="240"/>
              <w:rPr>
                <w:rFonts w:eastAsia="Arial" w:cs="Arial"/>
                <w:sz w:val="20"/>
                <w:szCs w:val="20"/>
              </w:rPr>
            </w:pPr>
            <w:r w:rsidRPr="64DEFFB4">
              <w:rPr>
                <w:rFonts w:eastAsia="Arial" w:cs="Arial"/>
                <w:sz w:val="20"/>
                <w:szCs w:val="20"/>
              </w:rPr>
              <w:t xml:space="preserve">Anything else you </w:t>
            </w:r>
            <w:proofErr w:type="gramStart"/>
            <w:r w:rsidRPr="64DEFFB4">
              <w:rPr>
                <w:rFonts w:eastAsia="Arial" w:cs="Arial"/>
                <w:sz w:val="20"/>
                <w:szCs w:val="20"/>
              </w:rPr>
              <w:t>observed?:</w:t>
            </w:r>
            <w:proofErr w:type="gramEnd"/>
          </w:p>
        </w:tc>
        <w:tc>
          <w:tcPr>
            <w:tcW w:w="186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64DEFFB4" w:rsidP="20F1BFD3" w:rsidRDefault="64DEFFB4" w14:paraId="0BB069AE" w14:textId="3CB2D42D">
            <w:pPr>
              <w:rPr>
                <w:rFonts w:eastAsia="Arial" w:cs="Arial"/>
              </w:rPr>
            </w:pPr>
          </w:p>
          <w:p w:rsidR="64DEFFB4" w:rsidP="20F1BFD3" w:rsidRDefault="64DEFFB4" w14:paraId="332BC500" w14:textId="53DE020F">
            <w:pPr>
              <w:pStyle w:val="Normal"/>
              <w:rPr>
                <w:rFonts w:eastAsia="Arial" w:cs="Arial"/>
                <w:sz w:val="20"/>
                <w:szCs w:val="20"/>
              </w:rPr>
            </w:pPr>
            <w:r w:rsidRPr="20F1BFD3" w:rsidR="1171C3F5">
              <w:rPr>
                <w:rFonts w:eastAsia="Arial" w:cs="Arial"/>
                <w:sz w:val="20"/>
                <w:szCs w:val="20"/>
              </w:rPr>
              <w:t>Did this help me?</w:t>
            </w:r>
          </w:p>
          <w:p w:rsidR="64DEFFB4" w:rsidP="20F1BFD3" w:rsidRDefault="64DEFFB4" w14:paraId="7C6351CF" w14:textId="372D4C0A">
            <w:pPr>
              <w:pStyle w:val="Normal"/>
              <w:rPr>
                <w:rFonts w:eastAsia="Arial" w:cs="Arial"/>
                <w:sz w:val="20"/>
                <w:szCs w:val="20"/>
              </w:rPr>
            </w:pPr>
            <w:r w:rsidRPr="20F1BFD3" w:rsidR="3475FF55">
              <w:rPr>
                <w:rFonts w:eastAsia="Arial" w:cs="Arial"/>
                <w:sz w:val="20"/>
                <w:szCs w:val="20"/>
              </w:rPr>
              <w:t>Yes ☐</w:t>
            </w:r>
          </w:p>
          <w:p w:rsidR="64DEFFB4" w:rsidP="20F1BFD3" w:rsidRDefault="64DEFFB4" w14:paraId="70E3CB81" w14:textId="0E6881BF">
            <w:pPr>
              <w:pStyle w:val="Normal"/>
              <w:rPr>
                <w:rFonts w:eastAsia="Arial" w:cs="Arial"/>
                <w:sz w:val="20"/>
                <w:szCs w:val="20"/>
              </w:rPr>
            </w:pPr>
            <w:r w:rsidRPr="20F1BFD3" w:rsidR="3475FF55">
              <w:rPr>
                <w:rFonts w:eastAsia="Arial" w:cs="Arial"/>
                <w:sz w:val="20"/>
                <w:szCs w:val="20"/>
              </w:rPr>
              <w:t>No ☐</w:t>
            </w:r>
          </w:p>
          <w:p w:rsidR="64DEFFB4" w:rsidP="20F1BFD3" w:rsidRDefault="64DEFFB4" w14:paraId="53B05367" w14:textId="50DB76F0">
            <w:pPr>
              <w:rPr>
                <w:rFonts w:eastAsia="Arial" w:cs="Arial"/>
                <w:sz w:val="20"/>
                <w:szCs w:val="20"/>
              </w:rPr>
            </w:pPr>
          </w:p>
          <w:p w:rsidR="64DEFFB4" w:rsidP="64DEFFB4" w:rsidRDefault="64DEFFB4" w14:paraId="45D84078" w14:textId="730D24A0">
            <w:pPr>
              <w:rPr>
                <w:rFonts w:eastAsia="Arial" w:cs="Arial"/>
              </w:rPr>
            </w:pPr>
          </w:p>
        </w:tc>
        <w:tc>
          <w:tcPr>
            <w:tcW w:w="281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</w:tcPr>
          <w:p w:rsidR="20F1BFD3" w:rsidP="20F1BFD3" w:rsidRDefault="20F1BFD3" w14:paraId="2A9A39D9" w14:textId="5839F532">
            <w:pPr>
              <w:pStyle w:val="Normal"/>
              <w:rPr>
                <w:rFonts w:eastAsia="Arial" w:cs="Arial"/>
              </w:rPr>
            </w:pPr>
          </w:p>
        </w:tc>
      </w:tr>
      <w:tr w:rsidR="64DEFFB4" w:rsidTr="20F1BFD3" w14:paraId="35EF121B" w14:textId="77777777">
        <w:trPr>
          <w:trHeight w:val="300"/>
        </w:trPr>
        <w:tc>
          <w:tcPr>
            <w:tcW w:w="129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64DEFFB4" w:rsidP="64DEFFB4" w:rsidRDefault="64DEFFB4" w14:paraId="41B67C92" w14:textId="0673E05D">
            <w:pPr>
              <w:rPr>
                <w:rFonts w:eastAsia="Arial" w:cs="Arial"/>
              </w:rPr>
            </w:pPr>
          </w:p>
        </w:tc>
        <w:tc>
          <w:tcPr>
            <w:tcW w:w="366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571FB25D" w:rsidP="64DEFFB4" w:rsidRDefault="571FB25D" w14:paraId="553FA87A" w14:textId="41709E30">
            <w:pPr>
              <w:rPr>
                <w:rFonts w:eastAsia="Arial" w:cs="Arial"/>
                <w:sz w:val="18"/>
                <w:szCs w:val="18"/>
              </w:rPr>
            </w:pPr>
            <w:r w:rsidRPr="64DEFFB4">
              <w:rPr>
                <w:rFonts w:eastAsia="Arial" w:cs="Arial"/>
                <w:sz w:val="20"/>
                <w:szCs w:val="20"/>
              </w:rPr>
              <w:t xml:space="preserve"> ☐ Improved engagement</w:t>
            </w:r>
            <w:r>
              <w:br/>
            </w:r>
            <w:r w:rsidRPr="64DEFFB4">
              <w:rPr>
                <w:rFonts w:eastAsia="Arial" w:cs="Arial"/>
                <w:sz w:val="20"/>
                <w:szCs w:val="20"/>
              </w:rPr>
              <w:t xml:space="preserve"> ☐ Less engaged</w:t>
            </w:r>
            <w:r>
              <w:br/>
            </w:r>
            <w:r w:rsidRPr="64DEFFB4">
              <w:rPr>
                <w:rFonts w:eastAsia="Arial" w:cs="Arial"/>
                <w:sz w:val="20"/>
                <w:szCs w:val="20"/>
              </w:rPr>
              <w:t xml:space="preserve"> ☐ Became more dysregulated</w:t>
            </w:r>
            <w:r>
              <w:br/>
            </w:r>
            <w:r w:rsidRPr="64DEFFB4">
              <w:rPr>
                <w:rFonts w:eastAsia="Arial" w:cs="Arial"/>
                <w:sz w:val="20"/>
                <w:szCs w:val="20"/>
              </w:rPr>
              <w:t xml:space="preserve"> ☐ Became more regulated</w:t>
            </w:r>
          </w:p>
          <w:p w:rsidR="571FB25D" w:rsidP="64DEFFB4" w:rsidRDefault="571FB25D" w14:paraId="6C206C7D" w14:textId="2C9E4D79">
            <w:pPr>
              <w:rPr>
                <w:rFonts w:eastAsia="Arial" w:cs="Arial"/>
                <w:sz w:val="18"/>
                <w:szCs w:val="18"/>
              </w:rPr>
            </w:pPr>
            <w:r w:rsidRPr="64DEFFB4">
              <w:rPr>
                <w:rFonts w:eastAsia="Arial" w:cs="Arial"/>
                <w:sz w:val="20"/>
                <w:szCs w:val="20"/>
              </w:rPr>
              <w:t xml:space="preserve"> ☐ No change</w:t>
            </w:r>
          </w:p>
          <w:p w:rsidR="571FB25D" w:rsidP="64DEFFB4" w:rsidRDefault="571FB25D" w14:paraId="41FD0532" w14:textId="51D98F74">
            <w:pPr>
              <w:spacing w:before="240" w:after="240"/>
              <w:rPr>
                <w:rFonts w:eastAsia="Arial" w:cs="Arial"/>
                <w:sz w:val="20"/>
                <w:szCs w:val="20"/>
              </w:rPr>
            </w:pPr>
            <w:r w:rsidRPr="64DEFFB4">
              <w:rPr>
                <w:rFonts w:eastAsia="Arial" w:cs="Arial"/>
                <w:sz w:val="20"/>
                <w:szCs w:val="20"/>
              </w:rPr>
              <w:t xml:space="preserve">Anything else you </w:t>
            </w:r>
            <w:proofErr w:type="gramStart"/>
            <w:r w:rsidRPr="64DEFFB4">
              <w:rPr>
                <w:rFonts w:eastAsia="Arial" w:cs="Arial"/>
                <w:sz w:val="20"/>
                <w:szCs w:val="20"/>
              </w:rPr>
              <w:t>observed?:</w:t>
            </w:r>
            <w:proofErr w:type="gramEnd"/>
          </w:p>
        </w:tc>
        <w:tc>
          <w:tcPr>
            <w:tcW w:w="186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64DEFFB4" w:rsidP="20F1BFD3" w:rsidRDefault="64DEFFB4" w14:paraId="1D9EF4E4" w14:textId="627DC8CA">
            <w:pPr>
              <w:rPr>
                <w:rFonts w:eastAsia="Arial" w:cs="Arial"/>
              </w:rPr>
            </w:pPr>
          </w:p>
          <w:p w:rsidR="64DEFFB4" w:rsidP="20F1BFD3" w:rsidRDefault="64DEFFB4" w14:paraId="0D2BC37E" w14:textId="53DE020F">
            <w:pPr>
              <w:pStyle w:val="Normal"/>
              <w:rPr>
                <w:rFonts w:eastAsia="Arial" w:cs="Arial"/>
                <w:sz w:val="20"/>
                <w:szCs w:val="20"/>
              </w:rPr>
            </w:pPr>
            <w:r w:rsidRPr="20F1BFD3" w:rsidR="0A588ED2">
              <w:rPr>
                <w:rFonts w:eastAsia="Arial" w:cs="Arial"/>
                <w:sz w:val="20"/>
                <w:szCs w:val="20"/>
              </w:rPr>
              <w:t>Did this help me?</w:t>
            </w:r>
          </w:p>
          <w:p w:rsidR="64DEFFB4" w:rsidP="20F1BFD3" w:rsidRDefault="64DEFFB4" w14:paraId="35AFD30A" w14:textId="372D4C0A">
            <w:pPr>
              <w:pStyle w:val="Normal"/>
              <w:rPr>
                <w:rFonts w:eastAsia="Arial" w:cs="Arial"/>
                <w:sz w:val="20"/>
                <w:szCs w:val="20"/>
              </w:rPr>
            </w:pPr>
            <w:r w:rsidRPr="20F1BFD3" w:rsidR="3E6FB469">
              <w:rPr>
                <w:rFonts w:eastAsia="Arial" w:cs="Arial"/>
                <w:sz w:val="20"/>
                <w:szCs w:val="20"/>
              </w:rPr>
              <w:t>Yes ☐</w:t>
            </w:r>
          </w:p>
          <w:p w:rsidR="64DEFFB4" w:rsidP="20F1BFD3" w:rsidRDefault="64DEFFB4" w14:paraId="3FC3C94A" w14:textId="0E6881BF">
            <w:pPr>
              <w:pStyle w:val="Normal"/>
              <w:rPr>
                <w:rFonts w:eastAsia="Arial" w:cs="Arial"/>
                <w:sz w:val="20"/>
                <w:szCs w:val="20"/>
              </w:rPr>
            </w:pPr>
            <w:r w:rsidRPr="20F1BFD3" w:rsidR="3E6FB469">
              <w:rPr>
                <w:rFonts w:eastAsia="Arial" w:cs="Arial"/>
                <w:sz w:val="20"/>
                <w:szCs w:val="20"/>
              </w:rPr>
              <w:t>No ☐</w:t>
            </w:r>
          </w:p>
          <w:p w:rsidR="64DEFFB4" w:rsidP="20F1BFD3" w:rsidRDefault="64DEFFB4" w14:paraId="186BCE02" w14:textId="53C4FDC6">
            <w:pPr>
              <w:rPr>
                <w:rFonts w:eastAsia="Arial" w:cs="Arial"/>
                <w:sz w:val="20"/>
                <w:szCs w:val="20"/>
              </w:rPr>
            </w:pPr>
          </w:p>
          <w:p w:rsidR="64DEFFB4" w:rsidP="64DEFFB4" w:rsidRDefault="64DEFFB4" w14:paraId="59088D5C" w14:textId="30DC1560">
            <w:pPr>
              <w:rPr>
                <w:rFonts w:eastAsia="Arial" w:cs="Arial"/>
              </w:rPr>
            </w:pPr>
          </w:p>
        </w:tc>
        <w:tc>
          <w:tcPr>
            <w:tcW w:w="281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</w:tcPr>
          <w:p w:rsidR="20F1BFD3" w:rsidP="20F1BFD3" w:rsidRDefault="20F1BFD3" w14:paraId="72A3B881" w14:textId="483F28B8">
            <w:pPr>
              <w:pStyle w:val="Normal"/>
              <w:rPr>
                <w:rFonts w:eastAsia="Arial" w:cs="Arial"/>
              </w:rPr>
            </w:pPr>
          </w:p>
        </w:tc>
      </w:tr>
      <w:tr w:rsidR="64DEFFB4" w:rsidTr="20F1BFD3" w14:paraId="5FC8DCD5" w14:textId="77777777">
        <w:trPr>
          <w:trHeight w:val="300"/>
        </w:trPr>
        <w:tc>
          <w:tcPr>
            <w:tcW w:w="129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64DEFFB4" w:rsidP="64DEFFB4" w:rsidRDefault="64DEFFB4" w14:paraId="31E845C3" w14:textId="6223B31B">
            <w:pPr>
              <w:rPr>
                <w:rFonts w:eastAsia="Arial" w:cs="Arial"/>
              </w:rPr>
            </w:pPr>
          </w:p>
        </w:tc>
        <w:tc>
          <w:tcPr>
            <w:tcW w:w="366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571FB25D" w:rsidP="64DEFFB4" w:rsidRDefault="571FB25D" w14:paraId="23C4C591" w14:textId="7190A4CD">
            <w:pPr>
              <w:rPr>
                <w:rFonts w:eastAsia="Arial" w:cs="Arial"/>
                <w:sz w:val="18"/>
                <w:szCs w:val="18"/>
              </w:rPr>
            </w:pPr>
            <w:r w:rsidRPr="64DEFFB4">
              <w:rPr>
                <w:rFonts w:eastAsia="Arial" w:cs="Arial"/>
                <w:sz w:val="20"/>
                <w:szCs w:val="20"/>
              </w:rPr>
              <w:t xml:space="preserve"> ☐ Improved engagement</w:t>
            </w:r>
            <w:r>
              <w:br/>
            </w:r>
            <w:r w:rsidRPr="64DEFFB4">
              <w:rPr>
                <w:rFonts w:eastAsia="Arial" w:cs="Arial"/>
                <w:sz w:val="20"/>
                <w:szCs w:val="20"/>
              </w:rPr>
              <w:t xml:space="preserve"> ☐ Less engaged</w:t>
            </w:r>
            <w:r>
              <w:br/>
            </w:r>
            <w:r w:rsidRPr="64DEFFB4">
              <w:rPr>
                <w:rFonts w:eastAsia="Arial" w:cs="Arial"/>
                <w:sz w:val="20"/>
                <w:szCs w:val="20"/>
              </w:rPr>
              <w:t xml:space="preserve"> ☐ Became more dysregulated</w:t>
            </w:r>
            <w:r>
              <w:br/>
            </w:r>
            <w:r w:rsidRPr="64DEFFB4">
              <w:rPr>
                <w:rFonts w:eastAsia="Arial" w:cs="Arial"/>
                <w:sz w:val="20"/>
                <w:szCs w:val="20"/>
              </w:rPr>
              <w:t xml:space="preserve"> ☐ Became more regulated</w:t>
            </w:r>
          </w:p>
          <w:p w:rsidR="571FB25D" w:rsidP="64DEFFB4" w:rsidRDefault="571FB25D" w14:paraId="1000154A" w14:textId="2C9E4D79">
            <w:pPr>
              <w:rPr>
                <w:rFonts w:eastAsia="Arial" w:cs="Arial"/>
                <w:sz w:val="18"/>
                <w:szCs w:val="18"/>
              </w:rPr>
            </w:pPr>
            <w:r w:rsidRPr="64DEFFB4">
              <w:rPr>
                <w:rFonts w:eastAsia="Arial" w:cs="Arial"/>
                <w:sz w:val="20"/>
                <w:szCs w:val="20"/>
              </w:rPr>
              <w:t xml:space="preserve"> ☐ No change</w:t>
            </w:r>
          </w:p>
          <w:p w:rsidR="571FB25D" w:rsidP="64DEFFB4" w:rsidRDefault="571FB25D" w14:paraId="7721814B" w14:textId="4E2D6782">
            <w:pPr>
              <w:spacing w:before="240" w:after="240"/>
              <w:rPr>
                <w:rFonts w:eastAsia="Arial" w:cs="Arial"/>
                <w:sz w:val="20"/>
                <w:szCs w:val="20"/>
              </w:rPr>
            </w:pPr>
            <w:r w:rsidRPr="64DEFFB4">
              <w:rPr>
                <w:rFonts w:eastAsia="Arial" w:cs="Arial"/>
                <w:sz w:val="20"/>
                <w:szCs w:val="20"/>
              </w:rPr>
              <w:t xml:space="preserve">Anything else you </w:t>
            </w:r>
            <w:proofErr w:type="gramStart"/>
            <w:r w:rsidRPr="64DEFFB4">
              <w:rPr>
                <w:rFonts w:eastAsia="Arial" w:cs="Arial"/>
                <w:sz w:val="20"/>
                <w:szCs w:val="20"/>
              </w:rPr>
              <w:t>observed?:</w:t>
            </w:r>
            <w:proofErr w:type="gramEnd"/>
          </w:p>
        </w:tc>
        <w:tc>
          <w:tcPr>
            <w:tcW w:w="186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64DEFFB4" w:rsidP="20F1BFD3" w:rsidRDefault="64DEFFB4" w14:paraId="022FDD37" w14:textId="21290DC3">
            <w:pPr>
              <w:rPr>
                <w:rFonts w:eastAsia="Arial" w:cs="Arial"/>
              </w:rPr>
            </w:pPr>
          </w:p>
          <w:p w:rsidR="64DEFFB4" w:rsidP="20F1BFD3" w:rsidRDefault="64DEFFB4" w14:paraId="123D85D7" w14:textId="53DE020F">
            <w:pPr>
              <w:pStyle w:val="Normal"/>
              <w:rPr>
                <w:rFonts w:eastAsia="Arial" w:cs="Arial"/>
                <w:sz w:val="20"/>
                <w:szCs w:val="20"/>
              </w:rPr>
            </w:pPr>
            <w:r w:rsidRPr="20F1BFD3" w:rsidR="00E854A0">
              <w:rPr>
                <w:rFonts w:eastAsia="Arial" w:cs="Arial"/>
                <w:sz w:val="20"/>
                <w:szCs w:val="20"/>
              </w:rPr>
              <w:t>Did this help me?</w:t>
            </w:r>
          </w:p>
          <w:p w:rsidR="64DEFFB4" w:rsidP="20F1BFD3" w:rsidRDefault="64DEFFB4" w14:paraId="58D5A29B" w14:textId="372D4C0A">
            <w:pPr>
              <w:pStyle w:val="Normal"/>
              <w:rPr>
                <w:rFonts w:eastAsia="Arial" w:cs="Arial"/>
                <w:sz w:val="20"/>
                <w:szCs w:val="20"/>
              </w:rPr>
            </w:pPr>
            <w:r w:rsidRPr="20F1BFD3" w:rsidR="1E070C8B">
              <w:rPr>
                <w:rFonts w:eastAsia="Arial" w:cs="Arial"/>
                <w:sz w:val="20"/>
                <w:szCs w:val="20"/>
              </w:rPr>
              <w:t>Yes ☐</w:t>
            </w:r>
          </w:p>
          <w:p w:rsidR="64DEFFB4" w:rsidP="20F1BFD3" w:rsidRDefault="64DEFFB4" w14:paraId="30BB3367" w14:textId="0E6881BF">
            <w:pPr>
              <w:pStyle w:val="Normal"/>
              <w:rPr>
                <w:rFonts w:eastAsia="Arial" w:cs="Arial"/>
                <w:sz w:val="20"/>
                <w:szCs w:val="20"/>
              </w:rPr>
            </w:pPr>
            <w:r w:rsidRPr="20F1BFD3" w:rsidR="1E070C8B">
              <w:rPr>
                <w:rFonts w:eastAsia="Arial" w:cs="Arial"/>
                <w:sz w:val="20"/>
                <w:szCs w:val="20"/>
              </w:rPr>
              <w:t>No ☐</w:t>
            </w:r>
          </w:p>
          <w:p w:rsidR="64DEFFB4" w:rsidP="20F1BFD3" w:rsidRDefault="64DEFFB4" w14:paraId="273C82AD" w14:textId="6A03116E">
            <w:pPr>
              <w:rPr>
                <w:rFonts w:eastAsia="Arial" w:cs="Arial"/>
                <w:sz w:val="20"/>
                <w:szCs w:val="20"/>
              </w:rPr>
            </w:pPr>
          </w:p>
          <w:p w:rsidR="64DEFFB4" w:rsidP="64DEFFB4" w:rsidRDefault="64DEFFB4" w14:paraId="0F623EE7" w14:textId="35B7B3E1">
            <w:pPr>
              <w:rPr>
                <w:rFonts w:eastAsia="Arial" w:cs="Arial"/>
              </w:rPr>
            </w:pPr>
          </w:p>
        </w:tc>
        <w:tc>
          <w:tcPr>
            <w:tcW w:w="2810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8"/>
              <w:right w:val="single" w:color="000000" w:themeColor="text1" w:sz="8"/>
            </w:tcBorders>
            <w:tcMar>
              <w:left w:w="108" w:type="dxa"/>
              <w:right w:w="108" w:type="dxa"/>
            </w:tcMar>
          </w:tcPr>
          <w:p w:rsidR="20F1BFD3" w:rsidP="20F1BFD3" w:rsidRDefault="20F1BFD3" w14:paraId="6E80A8BD" w14:textId="1BEC89A8">
            <w:pPr>
              <w:pStyle w:val="Normal"/>
              <w:rPr>
                <w:rFonts w:eastAsia="Arial" w:cs="Arial"/>
              </w:rPr>
            </w:pPr>
          </w:p>
        </w:tc>
      </w:tr>
    </w:tbl>
    <w:p w:rsidR="4216708B" w:rsidP="64DEFFB4" w:rsidRDefault="4216708B" w14:paraId="251FB64B" w14:textId="345A16DA">
      <w:pPr>
        <w:spacing w:after="160" w:line="259" w:lineRule="auto"/>
      </w:pPr>
    </w:p>
    <w:p w:rsidR="4216708B" w:rsidP="64DEFFB4" w:rsidRDefault="4216708B" w14:paraId="70C10B90" w14:textId="532A9357">
      <w:pPr>
        <w:spacing w:after="160" w:line="259" w:lineRule="auto"/>
      </w:pPr>
    </w:p>
    <w:p w:rsidR="4216708B" w:rsidP="64DEFFB4" w:rsidRDefault="4216708B" w14:paraId="1FB85F8B" w14:textId="17BB519E">
      <w:pPr>
        <w:spacing w:after="160" w:line="259" w:lineRule="auto"/>
      </w:pP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9570"/>
      </w:tblGrid>
      <w:tr w:rsidR="64DEFFB4" w:rsidTr="20F1BFD3" w14:paraId="7D49DDD1" w14:textId="77777777">
        <w:trPr>
          <w:trHeight w:val="300"/>
        </w:trPr>
        <w:tc>
          <w:tcPr>
            <w:tcW w:w="957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D9E2F3"/>
            <w:tcMar>
              <w:left w:w="108" w:type="dxa"/>
              <w:right w:w="108" w:type="dxa"/>
            </w:tcMar>
          </w:tcPr>
          <w:p w:rsidR="64DEFFB4" w:rsidP="20F1BFD3" w:rsidRDefault="64DEFFB4" w14:paraId="25A03B45" w14:textId="4D933E7B">
            <w:pPr>
              <w:jc w:val="center"/>
              <w:rPr>
                <w:rFonts w:eastAsia="Arial" w:cs="Arial"/>
                <w:b w:val="1"/>
                <w:bCs w:val="1"/>
              </w:rPr>
            </w:pPr>
            <w:r w:rsidRPr="20F1BFD3" w:rsidR="64DEFFB4">
              <w:rPr>
                <w:rFonts w:eastAsia="Arial" w:cs="Arial"/>
                <w:b w:val="1"/>
                <w:bCs w:val="1"/>
              </w:rPr>
              <w:t>ADJUST</w:t>
            </w:r>
          </w:p>
          <w:p w:rsidR="64DEFFB4" w:rsidP="20F1BFD3" w:rsidRDefault="64DEFFB4" w14:paraId="17C4F5DE" w14:textId="57350DB6">
            <w:pPr>
              <w:jc w:val="center"/>
              <w:rPr>
                <w:rFonts w:eastAsia="Arial" w:cs="Arial"/>
                <w:b w:val="1"/>
                <w:bCs w:val="1"/>
              </w:rPr>
            </w:pPr>
            <w:r w:rsidRPr="20F1BFD3" w:rsidR="64DEFFB4">
              <w:rPr>
                <w:rFonts w:eastAsia="Arial" w:cs="Arial"/>
                <w:b w:val="1"/>
                <w:bCs w:val="1"/>
              </w:rPr>
              <w:t>(next step)</w:t>
            </w:r>
          </w:p>
        </w:tc>
      </w:tr>
      <w:tr w:rsidR="64DEFFB4" w:rsidTr="20F1BFD3" w14:paraId="7236FA2A" w14:textId="77777777">
        <w:trPr>
          <w:trHeight w:val="300"/>
        </w:trPr>
        <w:tc>
          <w:tcPr>
            <w:tcW w:w="957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left w:w="108" w:type="dxa"/>
              <w:right w:w="108" w:type="dxa"/>
            </w:tcMar>
          </w:tcPr>
          <w:p w:rsidR="64DEFFB4" w:rsidP="64DEFFB4" w:rsidRDefault="64DEFFB4" w14:paraId="47249327" w14:textId="40BA0970">
            <w:r w:rsidRPr="64DEFFB4">
              <w:rPr>
                <w:rFonts w:eastAsia="Arial" w:cs="Arial"/>
              </w:rPr>
              <w:t xml:space="preserve"> </w:t>
            </w:r>
          </w:p>
          <w:p w:rsidR="64DEFFB4" w:rsidP="64DEFFB4" w:rsidRDefault="00DD3846" w14:paraId="00F1A628" w14:textId="6345F9ED">
            <w:r>
              <w:rPr>
                <w:rFonts w:eastAsia="Arial" w:cs="Arial"/>
              </w:rPr>
              <w:t xml:space="preserve"> </w:t>
            </w:r>
            <w:r w:rsidRPr="64DEFFB4" w:rsidR="64DEFFB4">
              <w:rPr>
                <w:rFonts w:eastAsia="Arial" w:cs="Arial"/>
              </w:rPr>
              <w:t>☐ Keep strategy</w:t>
            </w:r>
            <w:r w:rsidR="64DEFFB4">
              <w:br/>
            </w:r>
            <w:r w:rsidRPr="64DEFFB4" w:rsidR="64DEFFB4">
              <w:rPr>
                <w:rFonts w:eastAsia="Arial" w:cs="Arial"/>
              </w:rPr>
              <w:t xml:space="preserve"> ☐ Adapt strategy</w:t>
            </w:r>
            <w:r w:rsidR="64DEFFB4">
              <w:br/>
            </w:r>
            <w:r w:rsidRPr="64DEFFB4" w:rsidR="64DEFFB4">
              <w:rPr>
                <w:rFonts w:eastAsia="Arial" w:cs="Arial"/>
              </w:rPr>
              <w:t xml:space="preserve"> ☐ Stop strategy</w:t>
            </w:r>
            <w:r w:rsidR="64DEFFB4">
              <w:br/>
            </w:r>
            <w:r w:rsidRPr="64DEFFB4" w:rsidR="64DEFFB4">
              <w:rPr>
                <w:rFonts w:eastAsia="Arial" w:cs="Arial"/>
              </w:rPr>
              <w:t xml:space="preserve"> ☐ Try a different approach</w:t>
            </w:r>
          </w:p>
          <w:p w:rsidR="64DEFFB4" w:rsidP="64DEFFB4" w:rsidRDefault="64DEFFB4" w14:paraId="21EF249E" w14:textId="7E127AD3">
            <w:pPr>
              <w:spacing w:before="240" w:after="240"/>
            </w:pPr>
            <w:r w:rsidRPr="64DEFFB4">
              <w:rPr>
                <w:rFonts w:eastAsia="Arial" w:cs="Arial"/>
              </w:rPr>
              <w:t>What will you change (if anything</w:t>
            </w:r>
            <w:proofErr w:type="gramStart"/>
            <w:r w:rsidRPr="64DEFFB4">
              <w:rPr>
                <w:rFonts w:eastAsia="Arial" w:cs="Arial"/>
              </w:rPr>
              <w:t>)?:</w:t>
            </w:r>
            <w:proofErr w:type="gramEnd"/>
          </w:p>
          <w:p w:rsidR="64DEFFB4" w:rsidP="64DEFFB4" w:rsidRDefault="64DEFFB4" w14:paraId="5220D83F" w14:textId="65C4A7B2">
            <w:pPr>
              <w:rPr>
                <w:rFonts w:eastAsia="Arial" w:cs="Arial"/>
              </w:rPr>
            </w:pPr>
          </w:p>
        </w:tc>
      </w:tr>
    </w:tbl>
    <w:p w:rsidR="4216708B" w:rsidP="45D99318" w:rsidRDefault="4216708B" w14:paraId="280B701E" w14:textId="77DBBBDB">
      <w:pPr>
        <w:spacing w:after="160" w:line="259" w:lineRule="auto"/>
      </w:pPr>
    </w:p>
    <w:p w:rsidR="4216708B" w:rsidP="64DEFFB4" w:rsidRDefault="4216708B" w14:paraId="2A41AA1D" w14:textId="2607B55E">
      <w:pPr>
        <w:spacing w:after="160" w:line="259" w:lineRule="auto"/>
      </w:pPr>
    </w:p>
    <w:p w:rsidR="4216708B" w:rsidP="64DEFFB4" w:rsidRDefault="4216708B" w14:paraId="774E541F" w14:textId="777E459C">
      <w:pPr>
        <w:spacing w:after="160" w:line="259" w:lineRule="auto"/>
      </w:pPr>
    </w:p>
    <w:p w:rsidR="4216708B" w:rsidP="64DEFFB4" w:rsidRDefault="68F43115" w14:paraId="33D890F1" w14:textId="4068AC9E">
      <w:r w:rsidRPr="64DEFFB4">
        <w:rPr>
          <w:rFonts w:eastAsia="Arial" w:cs="Arial"/>
        </w:rPr>
        <w:t>Date of next review: _____________</w:t>
      </w:r>
    </w:p>
    <w:p w:rsidR="4216708B" w:rsidP="64DEFFB4" w:rsidRDefault="4216708B" w14:paraId="0C016EA9" w14:textId="03D9FF93">
      <w:pPr>
        <w:spacing w:after="160" w:line="259" w:lineRule="auto"/>
      </w:pPr>
    </w:p>
    <w:p w:rsidR="4216708B" w:rsidP="64DEFFB4" w:rsidRDefault="4216708B" w14:paraId="54145A63" w14:textId="1DB79B8E">
      <w:pPr>
        <w:spacing w:after="160" w:line="259" w:lineRule="auto"/>
      </w:pPr>
    </w:p>
    <w:p w:rsidR="4216708B" w:rsidP="64DEFFB4" w:rsidRDefault="4216708B" w14:paraId="389CA80F" w14:textId="1E03CB83">
      <w:pPr>
        <w:spacing w:after="160" w:line="259" w:lineRule="auto"/>
      </w:pPr>
    </w:p>
    <w:p w:rsidR="4216708B" w:rsidP="64DEFFB4" w:rsidRDefault="4216708B" w14:paraId="0B0D532F" w14:textId="7E0FF854">
      <w:pPr>
        <w:spacing w:after="160" w:line="259" w:lineRule="auto"/>
      </w:pPr>
    </w:p>
    <w:p w:rsidR="4216708B" w:rsidP="64DEFFB4" w:rsidRDefault="4216708B" w14:paraId="72B05060" w14:textId="62D4049D">
      <w:pPr>
        <w:spacing w:after="160" w:line="259" w:lineRule="auto"/>
      </w:pPr>
    </w:p>
    <w:p w:rsidR="4216708B" w:rsidP="45D99318" w:rsidRDefault="4216708B" w14:paraId="5A435EFB" w14:textId="2C4F21E5">
      <w:pPr>
        <w:spacing w:after="160" w:line="259" w:lineRule="auto"/>
      </w:pPr>
    </w:p>
    <w:p w:rsidR="4216708B" w:rsidP="64DEFFB4" w:rsidRDefault="4216708B" w14:paraId="778928D7" w14:textId="6EB93EBF">
      <w:pPr>
        <w:spacing w:after="160" w:line="259" w:lineRule="auto"/>
      </w:pPr>
    </w:p>
    <w:p w:rsidR="4216708B" w:rsidP="64DEFFB4" w:rsidRDefault="4216708B" w14:paraId="721E5D88" w14:textId="1CD57D76">
      <w:pPr>
        <w:spacing w:after="160" w:line="259" w:lineRule="auto"/>
      </w:pPr>
    </w:p>
    <w:p w:rsidR="4216708B" w:rsidP="64DEFFB4" w:rsidRDefault="4216708B" w14:paraId="00A7D97E" w14:textId="3FDF3DEF">
      <w:pPr>
        <w:spacing w:after="160" w:line="259" w:lineRule="auto"/>
      </w:pPr>
    </w:p>
    <w:p w:rsidR="4216708B" w:rsidP="64DEFFB4" w:rsidRDefault="3CDC7A0E" w14:paraId="4C180378" w14:textId="5ABC903E">
      <w:pPr>
        <w:pStyle w:val="Heading2"/>
        <w:spacing w:before="299" w:after="299" w:line="259" w:lineRule="auto"/>
        <w:rPr>
          <w:rFonts w:eastAsia="Arial" w:cs="Arial"/>
          <w:b/>
          <w:bCs/>
          <w:i/>
          <w:iCs/>
          <w:szCs w:val="24"/>
        </w:rPr>
      </w:pPr>
      <w:r w:rsidRPr="64DEFFB4">
        <w:rPr>
          <w:rFonts w:eastAsia="Arial" w:cs="Arial"/>
          <w:b/>
          <w:bCs/>
          <w:i/>
          <w:iCs/>
          <w:szCs w:val="24"/>
        </w:rPr>
        <w:t xml:space="preserve">Guidance for Staff </w:t>
      </w:r>
    </w:p>
    <w:p w:rsidR="4216708B" w:rsidP="64DEFFB4" w:rsidRDefault="3CDC7A0E" w14:paraId="69C95393" w14:textId="155E2A90">
      <w:pPr>
        <w:pStyle w:val="ListParagraph"/>
        <w:numPr>
          <w:ilvl w:val="0"/>
          <w:numId w:val="2"/>
        </w:numPr>
        <w:spacing w:after="0" w:line="259" w:lineRule="auto"/>
        <w:rPr>
          <w:rFonts w:eastAsia="Arial" w:cs="Arial"/>
          <w:i/>
          <w:iCs/>
        </w:rPr>
      </w:pPr>
      <w:r w:rsidRPr="64DEFFB4">
        <w:rPr>
          <w:rFonts w:eastAsia="Arial" w:cs="Arial"/>
          <w:i/>
          <w:iCs/>
        </w:rPr>
        <w:t xml:space="preserve">Start with </w:t>
      </w:r>
      <w:r w:rsidRPr="64DEFFB4">
        <w:rPr>
          <w:rFonts w:eastAsia="Arial" w:cs="Arial"/>
          <w:b/>
          <w:bCs/>
          <w:i/>
          <w:iCs/>
        </w:rPr>
        <w:t>one small change</w:t>
      </w:r>
      <w:r w:rsidRPr="64DEFFB4">
        <w:rPr>
          <w:rFonts w:eastAsia="Arial" w:cs="Arial"/>
          <w:i/>
          <w:iCs/>
        </w:rPr>
        <w:t xml:space="preserve"> </w:t>
      </w:r>
    </w:p>
    <w:p w:rsidR="4216708B" w:rsidP="64DEFFB4" w:rsidRDefault="3CDC7A0E" w14:paraId="1EDB36AA" w14:textId="3F073444">
      <w:pPr>
        <w:pStyle w:val="ListParagraph"/>
        <w:numPr>
          <w:ilvl w:val="0"/>
          <w:numId w:val="2"/>
        </w:numPr>
        <w:spacing w:after="0" w:line="259" w:lineRule="auto"/>
        <w:rPr>
          <w:rFonts w:eastAsia="Arial" w:cs="Arial"/>
          <w:i/>
          <w:iCs/>
        </w:rPr>
      </w:pPr>
      <w:r w:rsidRPr="64DEFFB4">
        <w:rPr>
          <w:rFonts w:eastAsia="Arial" w:cs="Arial"/>
          <w:i/>
          <w:iCs/>
        </w:rPr>
        <w:t xml:space="preserve">Use for </w:t>
      </w:r>
      <w:r w:rsidRPr="64DEFFB4">
        <w:rPr>
          <w:rFonts w:eastAsia="Arial" w:cs="Arial"/>
          <w:b/>
          <w:bCs/>
          <w:i/>
          <w:iCs/>
        </w:rPr>
        <w:t>any pupil—no diagnosis needed</w:t>
      </w:r>
      <w:r w:rsidRPr="64DEFFB4">
        <w:rPr>
          <w:rFonts w:eastAsia="Arial" w:cs="Arial"/>
          <w:i/>
          <w:iCs/>
        </w:rPr>
        <w:t xml:space="preserve"> </w:t>
      </w:r>
    </w:p>
    <w:p w:rsidR="4216708B" w:rsidP="64DEFFB4" w:rsidRDefault="3CDC7A0E" w14:paraId="2604307E" w14:textId="0FAB75A2">
      <w:pPr>
        <w:pStyle w:val="ListParagraph"/>
        <w:numPr>
          <w:ilvl w:val="0"/>
          <w:numId w:val="2"/>
        </w:numPr>
        <w:spacing w:after="0" w:line="259" w:lineRule="auto"/>
        <w:rPr>
          <w:rFonts w:eastAsia="Arial" w:cs="Arial"/>
          <w:i/>
          <w:iCs/>
        </w:rPr>
      </w:pPr>
      <w:r w:rsidRPr="64DEFFB4">
        <w:rPr>
          <w:rFonts w:eastAsia="Arial" w:cs="Arial"/>
          <w:i/>
          <w:iCs/>
        </w:rPr>
        <w:t xml:space="preserve">If concerns continue, </w:t>
      </w:r>
      <w:r w:rsidRPr="64DEFFB4">
        <w:rPr>
          <w:rFonts w:eastAsia="Arial" w:cs="Arial"/>
          <w:b/>
          <w:bCs/>
          <w:i/>
          <w:iCs/>
        </w:rPr>
        <w:t>share with SENCo</w:t>
      </w:r>
      <w:r w:rsidRPr="64DEFFB4">
        <w:rPr>
          <w:rFonts w:eastAsia="Arial" w:cs="Arial"/>
          <w:i/>
          <w:iCs/>
        </w:rPr>
        <w:t xml:space="preserve"> </w:t>
      </w:r>
    </w:p>
    <w:p w:rsidR="3FA22A8D" w:rsidP="20F1BFD3" w:rsidRDefault="009B6822" w14:paraId="66514E74" w14:textId="1DB926E3">
      <w:pPr>
        <w:pStyle w:val="ListParagraph"/>
        <w:numPr>
          <w:ilvl w:val="0"/>
          <w:numId w:val="2"/>
        </w:numPr>
        <w:spacing w:after="0"/>
        <w:rPr>
          <w:rFonts w:eastAsia="Arial" w:cs="Arial"/>
          <w:i w:val="1"/>
          <w:iCs w:val="1"/>
        </w:rPr>
      </w:pPr>
      <w:r w:rsidRPr="20F1BFD3" w:rsidR="009B6822">
        <w:rPr>
          <w:rFonts w:eastAsia="Arial" w:cs="Arial"/>
          <w:i w:val="1"/>
          <w:iCs w:val="1"/>
        </w:rPr>
        <w:t xml:space="preserve">Consult Occupational Therapist for more specialist input as </w:t>
      </w:r>
      <w:r w:rsidRPr="20F1BFD3" w:rsidR="009B6822">
        <w:rPr>
          <w:rFonts w:eastAsia="Arial" w:cs="Arial"/>
          <w:i w:val="1"/>
          <w:iCs w:val="1"/>
        </w:rPr>
        <w:t>required</w:t>
      </w:r>
    </w:p>
    <w:p w:rsidR="20F1BFD3" w:rsidP="20F1BFD3" w:rsidRDefault="20F1BFD3" w14:paraId="4812E81A" w14:textId="03B7DA35">
      <w:pPr>
        <w:pStyle w:val="Normal"/>
        <w:spacing w:after="0"/>
        <w:rPr>
          <w:rFonts w:eastAsia="Arial" w:cs="Arial"/>
          <w:i w:val="1"/>
          <w:iCs w:val="1"/>
        </w:rPr>
      </w:pPr>
    </w:p>
    <w:p w:rsidR="20F1BFD3" w:rsidP="20F1BFD3" w:rsidRDefault="20F1BFD3" w14:paraId="36115EA4" w14:textId="6AAC8281">
      <w:pPr>
        <w:pStyle w:val="Normal"/>
        <w:spacing w:after="0"/>
        <w:rPr>
          <w:rFonts w:eastAsia="Arial" w:cs="Arial"/>
          <w:i w:val="1"/>
          <w:iCs w:val="1"/>
        </w:rPr>
      </w:pPr>
    </w:p>
    <w:p w:rsidR="20F1BFD3" w:rsidP="20F1BFD3" w:rsidRDefault="20F1BFD3" w14:paraId="2B28622F" w14:textId="5F3E70E0">
      <w:pPr>
        <w:pStyle w:val="Normal"/>
        <w:spacing w:after="0"/>
        <w:rPr>
          <w:rFonts w:eastAsia="Arial" w:cs="Arial"/>
          <w:i w:val="1"/>
          <w:iCs w:val="1"/>
        </w:rPr>
      </w:pPr>
    </w:p>
    <w:p w:rsidR="20F1BFD3" w:rsidP="20F1BFD3" w:rsidRDefault="20F1BFD3" w14:paraId="7A8AC6C2" w14:textId="3E67B11B">
      <w:pPr>
        <w:pStyle w:val="Normal"/>
        <w:spacing w:after="0"/>
        <w:rPr>
          <w:rFonts w:eastAsia="Arial" w:cs="Arial"/>
          <w:i w:val="1"/>
          <w:iCs w:val="1"/>
        </w:rPr>
      </w:pPr>
    </w:p>
    <w:p w:rsidR="689F05AC" w:rsidP="20F1BFD3" w:rsidRDefault="689F05AC" w14:paraId="578AC978" w14:textId="2CA03682">
      <w:pPr>
        <w:rPr>
          <w:rFonts w:ascii="Arial" w:hAnsi="Arial" w:eastAsia="Arial" w:cs="Arial"/>
          <w:noProof w:val="0"/>
          <w:sz w:val="22"/>
          <w:szCs w:val="22"/>
          <w:lang w:val="en-GB"/>
        </w:rPr>
      </w:pPr>
      <w:r w:rsidRPr="20F1BFD3" w:rsidR="689F05AC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646363"/>
          <w:sz w:val="22"/>
          <w:szCs w:val="22"/>
          <w:lang w:val="en-GB"/>
        </w:rPr>
        <w:t xml:space="preserve">This resource has been created in collaboration with Occupational Therapists at </w:t>
      </w:r>
      <w:r w:rsidRPr="20F1BFD3" w:rsidR="689F05AC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646363"/>
          <w:sz w:val="22"/>
          <w:szCs w:val="22"/>
          <w:lang w:val="en-GB"/>
        </w:rPr>
        <w:t>BeyondAutism</w:t>
      </w:r>
      <w:r w:rsidRPr="20F1BFD3" w:rsidR="689F05AC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646363"/>
          <w:sz w:val="22"/>
          <w:szCs w:val="22"/>
          <w:lang w:val="en-GB"/>
        </w:rPr>
        <w:t>.</w:t>
      </w:r>
    </w:p>
    <w:sectPr w:rsidR="3FA22A8D" w:rsidSect="00C62065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2410" w:right="1110" w:bottom="1843" w:left="1156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87DD8" w:rsidP="00855D96" w:rsidRDefault="00687DD8" w14:paraId="4B5B87C9" w14:textId="77777777">
      <w:pPr>
        <w:spacing w:after="0" w:line="240" w:lineRule="auto"/>
      </w:pPr>
      <w:r>
        <w:separator/>
      </w:r>
    </w:p>
  </w:endnote>
  <w:endnote w:type="continuationSeparator" w:id="0">
    <w:p w:rsidR="00687DD8" w:rsidP="00855D96" w:rsidRDefault="00687DD8" w14:paraId="5429FDA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C44E2" w:rsidRDefault="00107266" w14:paraId="149781B4" w14:textId="77777777">
    <w:pPr>
      <w:pStyle w:val="Footer"/>
    </w:pPr>
    <w:r>
      <w:rPr>
        <w:noProof/>
      </w:rPr>
      <w:drawing>
        <wp:anchor distT="0" distB="0" distL="114300" distR="114300" simplePos="0" relativeHeight="251658242" behindDoc="1" locked="0" layoutInCell="1" allowOverlap="1" wp14:anchorId="72E0A37E" wp14:editId="4FBDD302">
          <wp:simplePos x="0" y="0"/>
          <wp:positionH relativeFrom="column">
            <wp:posOffset>-734060</wp:posOffset>
          </wp:positionH>
          <wp:positionV relativeFrom="paragraph">
            <wp:posOffset>-286385</wp:posOffset>
          </wp:positionV>
          <wp:extent cx="7560000" cy="899639"/>
          <wp:effectExtent l="0" t="0" r="317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96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36520C" w:rsidR="00855D96" w:rsidP="0036520C" w:rsidRDefault="0036520C" w14:paraId="58AF3C5C" w14:textId="77777777">
    <w:pPr>
      <w:pStyle w:val="Footer"/>
      <w:tabs>
        <w:tab w:val="left" w:pos="4962"/>
      </w:tabs>
    </w:pPr>
    <w:r>
      <w:rPr>
        <w:noProof/>
      </w:rPr>
      <w:drawing>
        <wp:anchor distT="0" distB="0" distL="114300" distR="114300" simplePos="0" relativeHeight="251658241" behindDoc="1" locked="0" layoutInCell="1" allowOverlap="1" wp14:anchorId="16C5BC94" wp14:editId="3AE04944">
          <wp:simplePos x="0" y="0"/>
          <wp:positionH relativeFrom="page">
            <wp:posOffset>0</wp:posOffset>
          </wp:positionH>
          <wp:positionV relativeFrom="page">
            <wp:posOffset>9789683</wp:posOffset>
          </wp:positionV>
          <wp:extent cx="7621200" cy="896400"/>
          <wp:effectExtent l="0" t="0" r="0" b="5715"/>
          <wp:wrapNone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_Outreach_210w_v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12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87DD8" w:rsidP="00855D96" w:rsidRDefault="00687DD8" w14:paraId="1F1A55DD" w14:textId="77777777">
      <w:pPr>
        <w:spacing w:after="0" w:line="240" w:lineRule="auto"/>
      </w:pPr>
      <w:r>
        <w:separator/>
      </w:r>
    </w:p>
  </w:footnote>
  <w:footnote w:type="continuationSeparator" w:id="0">
    <w:p w:rsidR="00687DD8" w:rsidP="00855D96" w:rsidRDefault="00687DD8" w14:paraId="140B3D6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D0ECE" w:rsidRDefault="009A4C2F" w14:paraId="12B562BC" w14:textId="77777777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1829C13B" wp14:editId="14E6BCAB">
              <wp:simplePos x="0" y="0"/>
              <wp:positionH relativeFrom="column">
                <wp:posOffset>-721360</wp:posOffset>
              </wp:positionH>
              <wp:positionV relativeFrom="paragraph">
                <wp:posOffset>-332317</wp:posOffset>
              </wp:positionV>
              <wp:extent cx="7529830" cy="1898650"/>
              <wp:effectExtent l="0" t="0" r="0" b="635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29830" cy="1898650"/>
                        <a:chOff x="0" y="0"/>
                        <a:chExt cx="7529830" cy="1898650"/>
                      </a:xfrm>
                    </wpg:grpSpPr>
                    <wps:wsp>
                      <wps:cNvPr id="1" name="Rectangle 1"/>
                      <wps:cNvSpPr/>
                      <wps:spPr>
                        <a:xfrm>
                          <a:off x="0" y="0"/>
                          <a:ext cx="7529830" cy="18986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4" descr="Logo&#10;&#10;Description automatically generated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581400" y="397934"/>
                          <a:ext cx="3525520" cy="1117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>
            <v:group id="Group 5" style="position:absolute;margin-left:-56.8pt;margin-top:-26.15pt;width:592.9pt;height:149.5pt;z-index:251691008" coordsize="75298,18986" o:spid="_x0000_s1026" w14:anchorId="571C55F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">
              <v:rect id="Rectangle 1" style="position:absolute;width:75298;height:18986;visibility:visible;mso-wrap-style:square;v-text-anchor:middle" o:spid="_x0000_s1027" fillcolor="white [3212]" stroked="f" strokeweight="2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"/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4" style="position:absolute;left:35814;top:3979;width:35255;height:11176;visibility:visible;mso-wrap-style:square" alt="Logo&#10;&#10;Description automatically generated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">
                <v:imagedata o:title="Logo&#10;&#10;Description automatically generated" r:id="rId2"/>
              </v:shape>
            </v:group>
          </w:pict>
        </mc:Fallback>
      </mc:AlternateContent>
    </w:r>
  </w:p>
  <w:p w:rsidR="001D0ECE" w:rsidRDefault="001D0ECE" w14:paraId="53999426" w14:textId="77777777">
    <w:pPr>
      <w:pStyle w:val="Header"/>
    </w:pPr>
  </w:p>
  <w:p w:rsidR="001D0ECE" w:rsidP="00C67328" w:rsidRDefault="00C67328" w14:paraId="45D54514" w14:textId="77777777">
    <w:pPr>
      <w:pStyle w:val="Header"/>
      <w:tabs>
        <w:tab w:val="clear" w:pos="4513"/>
        <w:tab w:val="clear" w:pos="9026"/>
        <w:tab w:val="left" w:pos="6603"/>
      </w:tabs>
    </w:pPr>
    <w:r>
      <w:tab/>
    </w:r>
  </w:p>
  <w:p w:rsidR="001D0ECE" w:rsidRDefault="001D0ECE" w14:paraId="21C7F0DA" w14:textId="77777777">
    <w:pPr>
      <w:pStyle w:val="Header"/>
    </w:pPr>
  </w:p>
  <w:p w:rsidR="001D0ECE" w:rsidRDefault="001D0ECE" w14:paraId="0E6F93D8" w14:textId="77777777">
    <w:pPr>
      <w:pStyle w:val="Header"/>
    </w:pPr>
  </w:p>
  <w:p w:rsidR="001D0ECE" w:rsidRDefault="001D0ECE" w14:paraId="6987853B" w14:textId="77777777">
    <w:pPr>
      <w:pStyle w:val="Header"/>
    </w:pPr>
  </w:p>
  <w:p w:rsidR="001D0ECE" w:rsidRDefault="001D0ECE" w14:paraId="0F0F1861" w14:textId="77777777">
    <w:pPr>
      <w:pStyle w:val="Header"/>
    </w:pPr>
  </w:p>
  <w:p w:rsidR="001D0ECE" w:rsidRDefault="001D0ECE" w14:paraId="512702F3" w14:textId="77777777">
    <w:pPr>
      <w:pStyle w:val="Header"/>
    </w:pPr>
  </w:p>
  <w:p w:rsidR="007C44E2" w:rsidP="001D0ECE" w:rsidRDefault="007C44E2" w14:paraId="60A90994" w14:textId="77777777">
    <w:pPr>
      <w:pStyle w:val="Header"/>
      <w:tabs>
        <w:tab w:val="clear" w:pos="9026"/>
        <w:tab w:val="right" w:pos="9356"/>
      </w:tabs>
      <w:ind w:right="-33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67328" w:rsidP="001656B4" w:rsidRDefault="00F52C3B" w14:paraId="216A8EA6" w14:textId="77777777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547A5377" wp14:editId="73E0EBDF">
          <wp:simplePos x="0" y="0"/>
          <wp:positionH relativeFrom="column">
            <wp:posOffset>-722489</wp:posOffset>
          </wp:positionH>
          <wp:positionV relativeFrom="page">
            <wp:posOffset>8678</wp:posOffset>
          </wp:positionV>
          <wp:extent cx="7545600" cy="1724400"/>
          <wp:effectExtent l="0" t="0" r="0" b="9525"/>
          <wp:wrapNone/>
          <wp:docPr id="47" name="Picture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_Continuation_H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5600" cy="172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67328" w:rsidP="001656B4" w:rsidRDefault="00C67328" w14:paraId="0FEF3B77" w14:textId="77777777">
    <w:pPr>
      <w:pStyle w:val="Header"/>
    </w:pPr>
  </w:p>
  <w:p w:rsidRPr="001656B4" w:rsidR="00855D96" w:rsidP="001656B4" w:rsidRDefault="00855D96" w14:paraId="67C910C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42E49"/>
    <w:multiLevelType w:val="hybridMultilevel"/>
    <w:tmpl w:val="83DE81F0"/>
    <w:lvl w:ilvl="0" w:tplc="7B6A031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E80DF2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88894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708BCE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FE8B8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D6650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61E49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A187B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65416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387F49C"/>
    <w:multiLevelType w:val="hybridMultilevel"/>
    <w:tmpl w:val="2CB8DF40"/>
    <w:lvl w:ilvl="0" w:tplc="4E62604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FE41C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1E8D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BEAEB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E76E7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C2A75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7D028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5475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E0F3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5109983"/>
    <w:multiLevelType w:val="hybridMultilevel"/>
    <w:tmpl w:val="06A0A414"/>
    <w:lvl w:ilvl="0" w:tplc="3C58475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454D0B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0F84B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C9A5D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89452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D1AE0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3420E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68430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95A19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2F67F7C"/>
    <w:multiLevelType w:val="hybridMultilevel"/>
    <w:tmpl w:val="751C21BC"/>
    <w:lvl w:ilvl="0" w:tplc="92CAFD6E">
      <w:start w:val="1"/>
      <w:numFmt w:val="decimal"/>
      <w:lvlText w:val="%1."/>
      <w:lvlJc w:val="left"/>
      <w:pPr>
        <w:ind w:left="720" w:hanging="360"/>
      </w:pPr>
    </w:lvl>
    <w:lvl w:ilvl="1" w:tplc="00203BE6">
      <w:start w:val="1"/>
      <w:numFmt w:val="lowerLetter"/>
      <w:lvlText w:val="%2."/>
      <w:lvlJc w:val="left"/>
      <w:pPr>
        <w:ind w:left="1440" w:hanging="360"/>
      </w:pPr>
    </w:lvl>
    <w:lvl w:ilvl="2" w:tplc="49140EF0">
      <w:start w:val="1"/>
      <w:numFmt w:val="lowerRoman"/>
      <w:lvlText w:val="%3."/>
      <w:lvlJc w:val="right"/>
      <w:pPr>
        <w:ind w:left="2160" w:hanging="180"/>
      </w:pPr>
    </w:lvl>
    <w:lvl w:ilvl="3" w:tplc="7390D4BC">
      <w:start w:val="1"/>
      <w:numFmt w:val="decimal"/>
      <w:lvlText w:val="%4."/>
      <w:lvlJc w:val="left"/>
      <w:pPr>
        <w:ind w:left="2880" w:hanging="360"/>
      </w:pPr>
    </w:lvl>
    <w:lvl w:ilvl="4" w:tplc="B6D21198">
      <w:start w:val="1"/>
      <w:numFmt w:val="lowerLetter"/>
      <w:lvlText w:val="%5."/>
      <w:lvlJc w:val="left"/>
      <w:pPr>
        <w:ind w:left="3600" w:hanging="360"/>
      </w:pPr>
    </w:lvl>
    <w:lvl w:ilvl="5" w:tplc="40348E04">
      <w:start w:val="1"/>
      <w:numFmt w:val="lowerRoman"/>
      <w:lvlText w:val="%6."/>
      <w:lvlJc w:val="right"/>
      <w:pPr>
        <w:ind w:left="4320" w:hanging="180"/>
      </w:pPr>
    </w:lvl>
    <w:lvl w:ilvl="6" w:tplc="9E7EDD50">
      <w:start w:val="1"/>
      <w:numFmt w:val="decimal"/>
      <w:lvlText w:val="%7."/>
      <w:lvlJc w:val="left"/>
      <w:pPr>
        <w:ind w:left="5040" w:hanging="360"/>
      </w:pPr>
    </w:lvl>
    <w:lvl w:ilvl="7" w:tplc="F2124202">
      <w:start w:val="1"/>
      <w:numFmt w:val="lowerLetter"/>
      <w:lvlText w:val="%8."/>
      <w:lvlJc w:val="left"/>
      <w:pPr>
        <w:ind w:left="5760" w:hanging="360"/>
      </w:pPr>
    </w:lvl>
    <w:lvl w:ilvl="8" w:tplc="90DE1F1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0BC4F3"/>
    <w:multiLevelType w:val="hybridMultilevel"/>
    <w:tmpl w:val="F37683D2"/>
    <w:lvl w:ilvl="0" w:tplc="8E2463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1618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F2090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B2EB5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7CC5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3DE73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34A28C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3AEE2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60CC8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60605773">
    <w:abstractNumId w:val="0"/>
  </w:num>
  <w:num w:numId="2" w16cid:durableId="1468743397">
    <w:abstractNumId w:val="2"/>
  </w:num>
  <w:num w:numId="3" w16cid:durableId="498159768">
    <w:abstractNumId w:val="4"/>
  </w:num>
  <w:num w:numId="4" w16cid:durableId="652493653">
    <w:abstractNumId w:val="3"/>
  </w:num>
  <w:num w:numId="5" w16cid:durableId="677804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41F"/>
    <w:rsid w:val="00016218"/>
    <w:rsid w:val="00035642"/>
    <w:rsid w:val="00065561"/>
    <w:rsid w:val="00066168"/>
    <w:rsid w:val="00107266"/>
    <w:rsid w:val="00126622"/>
    <w:rsid w:val="001656B4"/>
    <w:rsid w:val="001B20AE"/>
    <w:rsid w:val="001B74B9"/>
    <w:rsid w:val="001D0ECE"/>
    <w:rsid w:val="00210418"/>
    <w:rsid w:val="00240734"/>
    <w:rsid w:val="002A6D70"/>
    <w:rsid w:val="002D7E33"/>
    <w:rsid w:val="00361593"/>
    <w:rsid w:val="0036520C"/>
    <w:rsid w:val="003960E0"/>
    <w:rsid w:val="003D07D2"/>
    <w:rsid w:val="00403F97"/>
    <w:rsid w:val="00435E01"/>
    <w:rsid w:val="00444AD5"/>
    <w:rsid w:val="0045206F"/>
    <w:rsid w:val="00491C3D"/>
    <w:rsid w:val="004B3B4F"/>
    <w:rsid w:val="004B56B8"/>
    <w:rsid w:val="004C7FCD"/>
    <w:rsid w:val="004E2154"/>
    <w:rsid w:val="0054135D"/>
    <w:rsid w:val="005B7736"/>
    <w:rsid w:val="005F441F"/>
    <w:rsid w:val="00600002"/>
    <w:rsid w:val="00612E8E"/>
    <w:rsid w:val="006452E0"/>
    <w:rsid w:val="00661C8D"/>
    <w:rsid w:val="00687DD8"/>
    <w:rsid w:val="006B71AD"/>
    <w:rsid w:val="006F2C1E"/>
    <w:rsid w:val="00782E1A"/>
    <w:rsid w:val="007B5A9C"/>
    <w:rsid w:val="007C44E2"/>
    <w:rsid w:val="00835A19"/>
    <w:rsid w:val="00855D96"/>
    <w:rsid w:val="00861B7E"/>
    <w:rsid w:val="00895DAA"/>
    <w:rsid w:val="008B627D"/>
    <w:rsid w:val="008F6240"/>
    <w:rsid w:val="00962C2B"/>
    <w:rsid w:val="009A0A80"/>
    <w:rsid w:val="009A402F"/>
    <w:rsid w:val="009A4C2F"/>
    <w:rsid w:val="009B10BF"/>
    <w:rsid w:val="009B606A"/>
    <w:rsid w:val="009B6822"/>
    <w:rsid w:val="009C2066"/>
    <w:rsid w:val="009F0F6C"/>
    <w:rsid w:val="009F4C51"/>
    <w:rsid w:val="00A90EA8"/>
    <w:rsid w:val="00AA09B7"/>
    <w:rsid w:val="00AB62F2"/>
    <w:rsid w:val="00AF0739"/>
    <w:rsid w:val="00B17A9A"/>
    <w:rsid w:val="00B6786A"/>
    <w:rsid w:val="00BB5C22"/>
    <w:rsid w:val="00BC1410"/>
    <w:rsid w:val="00BF0137"/>
    <w:rsid w:val="00C62065"/>
    <w:rsid w:val="00C67328"/>
    <w:rsid w:val="00C80B66"/>
    <w:rsid w:val="00C91BBD"/>
    <w:rsid w:val="00CB565C"/>
    <w:rsid w:val="00CB6E3B"/>
    <w:rsid w:val="00D360DB"/>
    <w:rsid w:val="00D76F37"/>
    <w:rsid w:val="00DC34D6"/>
    <w:rsid w:val="00DD3846"/>
    <w:rsid w:val="00DF19A1"/>
    <w:rsid w:val="00E74694"/>
    <w:rsid w:val="00E854A0"/>
    <w:rsid w:val="00E94B22"/>
    <w:rsid w:val="00EC6C0A"/>
    <w:rsid w:val="00EE5841"/>
    <w:rsid w:val="00F211B8"/>
    <w:rsid w:val="00F52C3B"/>
    <w:rsid w:val="00FC31C3"/>
    <w:rsid w:val="01471B0D"/>
    <w:rsid w:val="0151BF85"/>
    <w:rsid w:val="018CC73B"/>
    <w:rsid w:val="01C6E549"/>
    <w:rsid w:val="02B911F5"/>
    <w:rsid w:val="02D6D5D6"/>
    <w:rsid w:val="03724AA3"/>
    <w:rsid w:val="052EF78A"/>
    <w:rsid w:val="05EA95D3"/>
    <w:rsid w:val="068EA33A"/>
    <w:rsid w:val="06D607FB"/>
    <w:rsid w:val="088A92C3"/>
    <w:rsid w:val="08DD1350"/>
    <w:rsid w:val="09558517"/>
    <w:rsid w:val="0A1F56E0"/>
    <w:rsid w:val="0A37D3A3"/>
    <w:rsid w:val="0A588ED2"/>
    <w:rsid w:val="0AB9AB4A"/>
    <w:rsid w:val="0AC9E8D1"/>
    <w:rsid w:val="0BF5EE4A"/>
    <w:rsid w:val="0D66B94D"/>
    <w:rsid w:val="0D78C337"/>
    <w:rsid w:val="0DE5C50C"/>
    <w:rsid w:val="0E786BE6"/>
    <w:rsid w:val="0EB9BE76"/>
    <w:rsid w:val="0F7A38ED"/>
    <w:rsid w:val="0FCA11F5"/>
    <w:rsid w:val="0FDA2F5C"/>
    <w:rsid w:val="104EE7AA"/>
    <w:rsid w:val="105E09AE"/>
    <w:rsid w:val="108CDB06"/>
    <w:rsid w:val="10F42C7F"/>
    <w:rsid w:val="116C5E5A"/>
    <w:rsid w:val="1171C3F5"/>
    <w:rsid w:val="11DABD31"/>
    <w:rsid w:val="124C345A"/>
    <w:rsid w:val="1275A607"/>
    <w:rsid w:val="1369B30E"/>
    <w:rsid w:val="14B61BDF"/>
    <w:rsid w:val="14ED0285"/>
    <w:rsid w:val="1576C474"/>
    <w:rsid w:val="15783ACD"/>
    <w:rsid w:val="160A4D75"/>
    <w:rsid w:val="166013BA"/>
    <w:rsid w:val="1673AD14"/>
    <w:rsid w:val="16B7D92C"/>
    <w:rsid w:val="183AF779"/>
    <w:rsid w:val="1851EC26"/>
    <w:rsid w:val="187899EF"/>
    <w:rsid w:val="194BC8D3"/>
    <w:rsid w:val="19E4E2FF"/>
    <w:rsid w:val="19E65435"/>
    <w:rsid w:val="1A1B5AF6"/>
    <w:rsid w:val="1A380960"/>
    <w:rsid w:val="1A52EFA0"/>
    <w:rsid w:val="1A5F33C5"/>
    <w:rsid w:val="1A80B7EC"/>
    <w:rsid w:val="1AF03410"/>
    <w:rsid w:val="1B302F36"/>
    <w:rsid w:val="1B47BAA1"/>
    <w:rsid w:val="1BCA8CBE"/>
    <w:rsid w:val="1BFB0426"/>
    <w:rsid w:val="1C003C8B"/>
    <w:rsid w:val="1C4CC3B0"/>
    <w:rsid w:val="1C8B3ED8"/>
    <w:rsid w:val="1D0B3F2A"/>
    <w:rsid w:val="1D72711F"/>
    <w:rsid w:val="1D7DAC2A"/>
    <w:rsid w:val="1D8EE701"/>
    <w:rsid w:val="1E070C8B"/>
    <w:rsid w:val="1E62C7EF"/>
    <w:rsid w:val="1EECDEF5"/>
    <w:rsid w:val="1F1B3223"/>
    <w:rsid w:val="1F32A4E8"/>
    <w:rsid w:val="1F3EB37A"/>
    <w:rsid w:val="1F619C06"/>
    <w:rsid w:val="2016AFCB"/>
    <w:rsid w:val="207EC887"/>
    <w:rsid w:val="20C5B798"/>
    <w:rsid w:val="20CE7549"/>
    <w:rsid w:val="20F1BFD3"/>
    <w:rsid w:val="21BA4AB6"/>
    <w:rsid w:val="21BC87FA"/>
    <w:rsid w:val="21D8D006"/>
    <w:rsid w:val="22D2B080"/>
    <w:rsid w:val="232931A5"/>
    <w:rsid w:val="2376F2AA"/>
    <w:rsid w:val="240330B5"/>
    <w:rsid w:val="2434E87A"/>
    <w:rsid w:val="2452408F"/>
    <w:rsid w:val="2493CD27"/>
    <w:rsid w:val="24C2F43F"/>
    <w:rsid w:val="257988AD"/>
    <w:rsid w:val="26347DF5"/>
    <w:rsid w:val="2675ECB9"/>
    <w:rsid w:val="27928235"/>
    <w:rsid w:val="28A51D3E"/>
    <w:rsid w:val="28C1409B"/>
    <w:rsid w:val="28C666AA"/>
    <w:rsid w:val="28E20D4C"/>
    <w:rsid w:val="291581DA"/>
    <w:rsid w:val="2A75578F"/>
    <w:rsid w:val="2ACBF894"/>
    <w:rsid w:val="2AE86256"/>
    <w:rsid w:val="2B0EE9BF"/>
    <w:rsid w:val="2BA78A24"/>
    <w:rsid w:val="2BA93DF3"/>
    <w:rsid w:val="2BDF2ABF"/>
    <w:rsid w:val="2C42E2CC"/>
    <w:rsid w:val="2D6895D4"/>
    <w:rsid w:val="2D76E231"/>
    <w:rsid w:val="2DB4B793"/>
    <w:rsid w:val="2DC7593B"/>
    <w:rsid w:val="2DD71306"/>
    <w:rsid w:val="2DEFFC4E"/>
    <w:rsid w:val="2E922AE5"/>
    <w:rsid w:val="2EDBFE55"/>
    <w:rsid w:val="2F48C8B2"/>
    <w:rsid w:val="30D7E2EE"/>
    <w:rsid w:val="30F6A12F"/>
    <w:rsid w:val="31317C8D"/>
    <w:rsid w:val="31D6DC3E"/>
    <w:rsid w:val="32F896DB"/>
    <w:rsid w:val="3409075B"/>
    <w:rsid w:val="34122396"/>
    <w:rsid w:val="3475FF55"/>
    <w:rsid w:val="34EEE6E5"/>
    <w:rsid w:val="352B3418"/>
    <w:rsid w:val="355C4249"/>
    <w:rsid w:val="361E4A2B"/>
    <w:rsid w:val="3623122E"/>
    <w:rsid w:val="36382ADF"/>
    <w:rsid w:val="363A2DBA"/>
    <w:rsid w:val="36EF57B1"/>
    <w:rsid w:val="370CDE2A"/>
    <w:rsid w:val="3729C7AD"/>
    <w:rsid w:val="379A8823"/>
    <w:rsid w:val="37EF1651"/>
    <w:rsid w:val="38B14C10"/>
    <w:rsid w:val="3AE69145"/>
    <w:rsid w:val="3B570020"/>
    <w:rsid w:val="3BA0C362"/>
    <w:rsid w:val="3BD89193"/>
    <w:rsid w:val="3CD08525"/>
    <w:rsid w:val="3CDC7A0E"/>
    <w:rsid w:val="3D6BBF58"/>
    <w:rsid w:val="3E6FB469"/>
    <w:rsid w:val="3ED2E570"/>
    <w:rsid w:val="3FA22A8D"/>
    <w:rsid w:val="410F72E3"/>
    <w:rsid w:val="4160EE6B"/>
    <w:rsid w:val="41C8A062"/>
    <w:rsid w:val="4216708B"/>
    <w:rsid w:val="42705286"/>
    <w:rsid w:val="427D64E1"/>
    <w:rsid w:val="42E89A9B"/>
    <w:rsid w:val="42F0E370"/>
    <w:rsid w:val="42F3C1A2"/>
    <w:rsid w:val="439A9981"/>
    <w:rsid w:val="439BC776"/>
    <w:rsid w:val="441BD4EE"/>
    <w:rsid w:val="44294617"/>
    <w:rsid w:val="449E9365"/>
    <w:rsid w:val="44D8FBC8"/>
    <w:rsid w:val="450DF1C0"/>
    <w:rsid w:val="4548206F"/>
    <w:rsid w:val="455CDB57"/>
    <w:rsid w:val="45A0BCD7"/>
    <w:rsid w:val="45A1EBAE"/>
    <w:rsid w:val="45D99318"/>
    <w:rsid w:val="46A37FD8"/>
    <w:rsid w:val="46A8C896"/>
    <w:rsid w:val="46B4955F"/>
    <w:rsid w:val="474859E6"/>
    <w:rsid w:val="478319D5"/>
    <w:rsid w:val="48E7BBE9"/>
    <w:rsid w:val="499842D1"/>
    <w:rsid w:val="49E84427"/>
    <w:rsid w:val="4A98C016"/>
    <w:rsid w:val="4AC933C7"/>
    <w:rsid w:val="4AF52500"/>
    <w:rsid w:val="4C007912"/>
    <w:rsid w:val="4C9E54C7"/>
    <w:rsid w:val="4D06CF43"/>
    <w:rsid w:val="4F2A05D9"/>
    <w:rsid w:val="501C2C2D"/>
    <w:rsid w:val="51EB7B3D"/>
    <w:rsid w:val="52005F25"/>
    <w:rsid w:val="5253899A"/>
    <w:rsid w:val="52AB1A38"/>
    <w:rsid w:val="530D4B4C"/>
    <w:rsid w:val="53537557"/>
    <w:rsid w:val="53874B9E"/>
    <w:rsid w:val="53EB8846"/>
    <w:rsid w:val="540BCF2E"/>
    <w:rsid w:val="545A8A7A"/>
    <w:rsid w:val="54D40BA4"/>
    <w:rsid w:val="5533654F"/>
    <w:rsid w:val="56112DF8"/>
    <w:rsid w:val="56404FA5"/>
    <w:rsid w:val="571FB25D"/>
    <w:rsid w:val="574AE034"/>
    <w:rsid w:val="5811F558"/>
    <w:rsid w:val="58419464"/>
    <w:rsid w:val="588105C4"/>
    <w:rsid w:val="59001AE7"/>
    <w:rsid w:val="59D51467"/>
    <w:rsid w:val="59DD64C5"/>
    <w:rsid w:val="5A06BB37"/>
    <w:rsid w:val="5A22FFFC"/>
    <w:rsid w:val="5B36F39F"/>
    <w:rsid w:val="5B558D4A"/>
    <w:rsid w:val="5B8945FB"/>
    <w:rsid w:val="5CA09748"/>
    <w:rsid w:val="5D7B0B88"/>
    <w:rsid w:val="5E1B8016"/>
    <w:rsid w:val="5EC29970"/>
    <w:rsid w:val="5EE8EF6F"/>
    <w:rsid w:val="5F687E75"/>
    <w:rsid w:val="60899660"/>
    <w:rsid w:val="6198A021"/>
    <w:rsid w:val="61C790EC"/>
    <w:rsid w:val="61F09864"/>
    <w:rsid w:val="6219D5DD"/>
    <w:rsid w:val="62B797C4"/>
    <w:rsid w:val="633FCBFD"/>
    <w:rsid w:val="640C2BDB"/>
    <w:rsid w:val="64D93007"/>
    <w:rsid w:val="64D9B8F4"/>
    <w:rsid w:val="64DEFFB4"/>
    <w:rsid w:val="64F93271"/>
    <w:rsid w:val="652804F2"/>
    <w:rsid w:val="6551769F"/>
    <w:rsid w:val="665209E9"/>
    <w:rsid w:val="667E9819"/>
    <w:rsid w:val="6702993D"/>
    <w:rsid w:val="67352D22"/>
    <w:rsid w:val="68467D57"/>
    <w:rsid w:val="689F05AC"/>
    <w:rsid w:val="68F43115"/>
    <w:rsid w:val="693A404A"/>
    <w:rsid w:val="6A1F8CF4"/>
    <w:rsid w:val="6A24CC2F"/>
    <w:rsid w:val="6A3623E2"/>
    <w:rsid w:val="6A827874"/>
    <w:rsid w:val="6AC6FAE5"/>
    <w:rsid w:val="6C7CEDA1"/>
    <w:rsid w:val="6CAC8D90"/>
    <w:rsid w:val="6E1C408E"/>
    <w:rsid w:val="6E514C35"/>
    <w:rsid w:val="6E70DFCE"/>
    <w:rsid w:val="6EC26AE3"/>
    <w:rsid w:val="6EF858E5"/>
    <w:rsid w:val="6F2B230E"/>
    <w:rsid w:val="6F4EACAC"/>
    <w:rsid w:val="6FA981CE"/>
    <w:rsid w:val="70EA7D0D"/>
    <w:rsid w:val="715750F1"/>
    <w:rsid w:val="71648BE6"/>
    <w:rsid w:val="7220843D"/>
    <w:rsid w:val="72864D6E"/>
    <w:rsid w:val="72FBA17A"/>
    <w:rsid w:val="749E7718"/>
    <w:rsid w:val="75E47D3B"/>
    <w:rsid w:val="7657D79E"/>
    <w:rsid w:val="772EC78A"/>
    <w:rsid w:val="7759BE91"/>
    <w:rsid w:val="7761DDED"/>
    <w:rsid w:val="77B493B3"/>
    <w:rsid w:val="77CC6C31"/>
    <w:rsid w:val="77F0EB3E"/>
    <w:rsid w:val="781A57C6"/>
    <w:rsid w:val="78AFDE38"/>
    <w:rsid w:val="78B638AE"/>
    <w:rsid w:val="78BE32FC"/>
    <w:rsid w:val="796D333B"/>
    <w:rsid w:val="79F45A15"/>
    <w:rsid w:val="7AE3E4CF"/>
    <w:rsid w:val="7B9C1E99"/>
    <w:rsid w:val="7BEF437A"/>
    <w:rsid w:val="7C0A0851"/>
    <w:rsid w:val="7C39761B"/>
    <w:rsid w:val="7C89B4DD"/>
    <w:rsid w:val="7DAED921"/>
    <w:rsid w:val="7E1F7E98"/>
    <w:rsid w:val="7EF6E732"/>
    <w:rsid w:val="7FD7A3F3"/>
    <w:rsid w:val="7FE9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5F8BAA"/>
  <w15:docId w15:val="{9F053D94-67EF-4B58-9139-F245A764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styleId="Normal" w:default="1">
    <w:name w:val="Normal"/>
    <w:qFormat/>
    <w:rsid w:val="003960E0"/>
    <w:rPr>
      <w:rFonts w:ascii="Arial" w:hAnsi="Arial"/>
      <w:color w:val="646363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1410"/>
    <w:pPr>
      <w:keepNext/>
      <w:keepLines/>
      <w:spacing w:before="240" w:after="240"/>
      <w:outlineLvl w:val="0"/>
    </w:pPr>
    <w:rPr>
      <w:rFonts w:eastAsiaTheme="majorEastAsia" w:cstheme="majorBidi"/>
      <w:b/>
      <w:color w:val="EE7203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1410"/>
    <w:pPr>
      <w:keepNext/>
      <w:keepLines/>
      <w:spacing w:before="240" w:after="240"/>
      <w:outlineLvl w:val="1"/>
    </w:pPr>
    <w:rPr>
      <w:rFonts w:eastAsiaTheme="majorEastAsia" w:cstheme="majorBidi"/>
      <w:color w:val="0084B7"/>
      <w:sz w:val="24"/>
      <w:szCs w:val="26"/>
    </w:rPr>
  </w:style>
  <w:style w:type="paragraph" w:styleId="Heading3">
    <w:name w:val="heading 3"/>
    <w:basedOn w:val="Normal"/>
    <w:next w:val="Normal"/>
    <w:uiPriority w:val="9"/>
    <w:unhideWhenUsed/>
    <w:qFormat/>
    <w:rsid w:val="4216708B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5D9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55D96"/>
  </w:style>
  <w:style w:type="paragraph" w:styleId="Footer">
    <w:name w:val="footer"/>
    <w:basedOn w:val="Normal"/>
    <w:link w:val="FooterChar"/>
    <w:uiPriority w:val="99"/>
    <w:unhideWhenUsed/>
    <w:rsid w:val="00855D96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55D96"/>
  </w:style>
  <w:style w:type="paragraph" w:styleId="BalloonText">
    <w:name w:val="Balloon Text"/>
    <w:basedOn w:val="Normal"/>
    <w:link w:val="BalloonTextChar"/>
    <w:uiPriority w:val="99"/>
    <w:semiHidden/>
    <w:unhideWhenUsed/>
    <w:rsid w:val="0085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55D96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rsid w:val="003960E0"/>
    <w:pPr>
      <w:spacing w:after="0" w:line="240" w:lineRule="auto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3960E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Heading1Char" w:customStyle="1">
    <w:name w:val="Heading 1 Char"/>
    <w:basedOn w:val="DefaultParagraphFont"/>
    <w:link w:val="Heading1"/>
    <w:uiPriority w:val="9"/>
    <w:rsid w:val="00BC1410"/>
    <w:rPr>
      <w:rFonts w:ascii="Arial" w:hAnsi="Arial" w:eastAsiaTheme="majorEastAsia" w:cstheme="majorBidi"/>
      <w:b/>
      <w:color w:val="EE7203"/>
      <w:sz w:val="28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BC1410"/>
    <w:rPr>
      <w:rFonts w:ascii="Arial" w:hAnsi="Arial" w:eastAsiaTheme="majorEastAsia" w:cstheme="majorBidi"/>
      <w:color w:val="0084B7"/>
      <w:sz w:val="24"/>
      <w:szCs w:val="26"/>
    </w:rPr>
  </w:style>
  <w:style w:type="paragraph" w:styleId="NoSpacing">
    <w:name w:val="No Spacing"/>
    <w:uiPriority w:val="1"/>
    <w:qFormat/>
    <w:rsid w:val="00491C3D"/>
    <w:pPr>
      <w:spacing w:after="0" w:line="240" w:lineRule="auto"/>
    </w:pPr>
    <w:rPr>
      <w:rFonts w:ascii="Arial" w:hAnsi="Arial"/>
      <w:color w:val="646363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ahSmith\Downloads\BA_Fast%20Responder_Continuation%20shee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48F443CDD13C429EEF450F590987C9" ma:contentTypeVersion="" ma:contentTypeDescription="Create a new document." ma:contentTypeScope="" ma:versionID="d9ab21f832d9f7cf257dddbb96657b6e">
  <xsd:schema xmlns:xsd="http://www.w3.org/2001/XMLSchema" xmlns:xs="http://www.w3.org/2001/XMLSchema" xmlns:p="http://schemas.microsoft.com/office/2006/metadata/properties" xmlns:ns2="f8f7eb3d-a858-47a0-8b8c-f5d82980d53b" targetNamespace="http://schemas.microsoft.com/office/2006/metadata/properties" ma:root="true" ma:fieldsID="2a7c36028b697cb1c026bae9c4d08575" ns2:_="">
    <xsd:import namespace="f8f7eb3d-a858-47a0-8b8c-f5d82980d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f7eb3d-a858-47a0-8b8c-f5d82980d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88B271-A2EA-4E0A-A614-5FBD55CE84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02B618-6279-430D-8236-F96EC3003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f7eb3d-a858-47a0-8b8c-f5d82980d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FD03D8-98A7-464C-A52F-1B0D56AA6E3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BA_Fast Responder_Continuation sheet template.dotx</ap:Template>
  <ap:Application>Microsoft Word for the web</ap:Application>
  <ap:DocSecurity>4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Hannah Smith</dc:creator>
  <keywords/>
  <lastModifiedBy>Hannah Smith</lastModifiedBy>
  <revision>20</revision>
  <dcterms:created xsi:type="dcterms:W3CDTF">2023-12-05T20:12:00.0000000Z</dcterms:created>
  <dcterms:modified xsi:type="dcterms:W3CDTF">2026-04-08T14:57:16.7362739Z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0x0101000748F443CDD13C429EEF450F590987C9</vt:lpwstr>
  </property>
  <property fmtid="{D5CDD505-2E9C-101B-9397-08002B2CF9AE}" pid="3" name="Order">
    <vt:r8>17700</vt:r8>
  </property>
  <property fmtid="{D5CDD505-2E9C-101B-9397-08002B2CF9AE}" pid="4" name="MediaServiceImageTags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